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6B1CB" w14:textId="0A6B2C81" w:rsidR="0047423C" w:rsidRDefault="0047423C" w:rsidP="0078197B">
      <w:pPr>
        <w:rPr>
          <w:sz w:val="4"/>
          <w:szCs w:val="4"/>
        </w:rPr>
      </w:pPr>
    </w:p>
    <w:p w14:paraId="516F69C0" w14:textId="77777777" w:rsidR="00D44542" w:rsidRDefault="00D44542" w:rsidP="0078197B">
      <w:pPr>
        <w:rPr>
          <w:sz w:val="4"/>
          <w:szCs w:val="4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326"/>
        <w:gridCol w:w="1880"/>
        <w:gridCol w:w="1531"/>
        <w:gridCol w:w="1621"/>
        <w:gridCol w:w="1621"/>
        <w:gridCol w:w="1970"/>
      </w:tblGrid>
      <w:tr w:rsidR="00D44542" w:rsidRPr="0050423B" w14:paraId="57812E66" w14:textId="77777777" w:rsidTr="00880B91">
        <w:trPr>
          <w:trHeight w:val="5880"/>
          <w:jc w:val="center"/>
        </w:trPr>
        <w:tc>
          <w:tcPr>
            <w:tcW w:w="107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2"/>
            </w:tblGrid>
            <w:tr w:rsidR="00C71F07" w:rsidRPr="00C71F07" w14:paraId="58A23EEC" w14:textId="77777777" w:rsidTr="00C71F07">
              <w:trPr>
                <w:trHeight w:val="4425"/>
              </w:trPr>
              <w:tc>
                <w:tcPr>
                  <w:tcW w:w="102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CCABC30" w14:textId="51C8ECF7" w:rsidR="00C71F07" w:rsidRPr="00C71F07" w:rsidRDefault="00C71F07" w:rsidP="00C71F07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C71F07">
                    <w:rPr>
                      <w:rFonts w:ascii="TimesNewRomanPS-BoldMT" w:hAnsi="TimesNewRomanPS-BoldMT"/>
                      <w:b/>
                      <w:bCs/>
                      <w:color w:val="365F91"/>
                      <w:sz w:val="48"/>
                      <w:szCs w:val="48"/>
                    </w:rPr>
                    <w:t>VALVE AN</w:t>
                  </w:r>
                  <w:r>
                    <w:rPr>
                      <w:rFonts w:ascii="TimesNewRomanPS-BoldMT" w:hAnsi="TimesNewRomanPS-BoldMT"/>
                      <w:b/>
                      <w:bCs/>
                      <w:color w:val="365F91"/>
                      <w:sz w:val="48"/>
                      <w:szCs w:val="48"/>
                    </w:rPr>
                    <w:t xml:space="preserve"> </w:t>
                  </w:r>
                  <w:r w:rsidRPr="00C71F07">
                    <w:rPr>
                      <w:rFonts w:ascii="TimesNewRomanPS-BoldMT" w:hAnsi="TimesNewRomanPS-BoldMT"/>
                      <w:b/>
                      <w:bCs/>
                      <w:color w:val="365F91"/>
                      <w:sz w:val="48"/>
                      <w:szCs w:val="48"/>
                    </w:rPr>
                    <w:t>ACTUATOR SIZING INCLUDING NOISE CALCULATION FOR ESD</w:t>
                  </w:r>
                  <w:r>
                    <w:rPr>
                      <w:rFonts w:ascii="TimesNewRomanPS-BoldMT" w:hAnsi="TimesNewRomanPS-BoldMT"/>
                      <w:b/>
                      <w:bCs/>
                      <w:color w:val="365F91"/>
                      <w:sz w:val="48"/>
                      <w:szCs w:val="48"/>
                    </w:rPr>
                    <w:t xml:space="preserve"> </w:t>
                  </w:r>
                  <w:r w:rsidRPr="00C71F07">
                    <w:rPr>
                      <w:rFonts w:ascii="TimesNewRomanPS-BoldMT" w:hAnsi="TimesNewRomanPS-BoldMT"/>
                      <w:b/>
                      <w:bCs/>
                      <w:color w:val="365F91"/>
                      <w:sz w:val="48"/>
                      <w:szCs w:val="48"/>
                    </w:rPr>
                    <w:t>VALVES</w:t>
                  </w:r>
                </w:p>
              </w:tc>
            </w:tr>
          </w:tbl>
          <w:p w14:paraId="6F98E474" w14:textId="66F62A89" w:rsidR="00880B91" w:rsidRDefault="00880B91" w:rsidP="00880B91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002060"/>
                <w:sz w:val="56"/>
                <w:szCs w:val="56"/>
                <w:rtl/>
                <w:lang w:bidi="fa-IR"/>
              </w:rPr>
            </w:pPr>
          </w:p>
        </w:tc>
      </w:tr>
      <w:tr w:rsidR="006E348C" w:rsidRPr="0050423B" w14:paraId="43F15887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82"/>
          <w:jc w:val="center"/>
        </w:trPr>
        <w:tc>
          <w:tcPr>
            <w:tcW w:w="828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DED6D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7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A376E" w14:textId="77777777" w:rsidR="006E348C" w:rsidRPr="0050423B" w:rsidRDefault="006E348C" w:rsidP="00D44542">
            <w:pPr>
              <w:ind w:left="-64" w:firstLine="38"/>
              <w:jc w:val="center"/>
              <w:rPr>
                <w:rFonts w:asciiTheme="majorBidi" w:hAnsiTheme="majorBidi" w:cs="B Nazanin"/>
                <w:b/>
                <w:bCs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08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D3FB7" w14:textId="77777777" w:rsidR="006E348C" w:rsidRPr="0050423B" w:rsidRDefault="006E348C" w:rsidP="00D44542">
            <w:pPr>
              <w:ind w:left="-125" w:right="-113" w:hanging="2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Document Status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237A2" w14:textId="77777777" w:rsidR="006E348C" w:rsidRPr="0050423B" w:rsidRDefault="006E348C" w:rsidP="00D44542">
            <w:pPr>
              <w:ind w:hanging="15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D07EA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491D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2179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E72C4B5" w14:textId="77777777" w:rsidR="006E348C" w:rsidRPr="0050423B" w:rsidRDefault="006E348C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Client Approval</w:t>
            </w:r>
          </w:p>
        </w:tc>
      </w:tr>
      <w:tr w:rsidR="006E348C" w:rsidRPr="0050423B" w14:paraId="70F7222D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57"/>
          <w:jc w:val="center"/>
        </w:trPr>
        <w:tc>
          <w:tcPr>
            <w:tcW w:w="8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07CA" w14:textId="1CD36155" w:rsidR="006E348C" w:rsidRPr="0050423B" w:rsidRDefault="00284FA6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00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9492" w14:textId="7925451B" w:rsidR="006E348C" w:rsidRPr="0050423B" w:rsidRDefault="00FD7659" w:rsidP="00CB447D">
            <w:pPr>
              <w:ind w:left="-64" w:right="-115" w:hanging="40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 w:val="20"/>
                <w:szCs w:val="20"/>
              </w:rPr>
              <w:t>10</w:t>
            </w:r>
            <w:r w:rsidR="006E348C" w:rsidRPr="006E348C">
              <w:rPr>
                <w:rFonts w:asciiTheme="majorBidi" w:hAnsiTheme="majorBidi" w:cs="B Nazanin"/>
                <w:sz w:val="20"/>
                <w:szCs w:val="20"/>
              </w:rPr>
              <w:t>-</w:t>
            </w:r>
            <w:r w:rsidR="00284FA6">
              <w:rPr>
                <w:rFonts w:asciiTheme="majorBidi" w:hAnsiTheme="majorBidi" w:cs="B Nazanin"/>
                <w:sz w:val="20"/>
                <w:szCs w:val="20"/>
              </w:rPr>
              <w:t>03</w:t>
            </w:r>
            <w:r w:rsidR="006E348C" w:rsidRPr="006E348C">
              <w:rPr>
                <w:rFonts w:asciiTheme="majorBidi" w:hAnsiTheme="majorBidi" w:cs="B Nazanin"/>
                <w:sz w:val="20"/>
                <w:szCs w:val="20"/>
              </w:rPr>
              <w:t>-</w:t>
            </w:r>
            <w:r w:rsidR="00284FA6">
              <w:rPr>
                <w:rFonts w:asciiTheme="majorBidi" w:hAnsiTheme="majorBidi" w:cs="B Nazanin"/>
                <w:sz w:val="20"/>
                <w:szCs w:val="20"/>
              </w:rPr>
              <w:t>2025</w:t>
            </w: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63C1" w14:textId="073EA440" w:rsidR="006E348C" w:rsidRPr="0050423B" w:rsidRDefault="00284FA6" w:rsidP="00D44542">
            <w:pPr>
              <w:ind w:left="-64" w:right="-115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IFR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BE3A" w14:textId="6D2074F8" w:rsidR="006E348C" w:rsidRPr="0050423B" w:rsidRDefault="00284FA6" w:rsidP="00D44542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M.HOSSEINI</w:t>
            </w: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8C1E" w14:textId="6980538D" w:rsidR="006E348C" w:rsidRPr="0050423B" w:rsidRDefault="00284FA6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M.HEDAYATI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1499" w14:textId="12678C50" w:rsidR="006E348C" w:rsidRPr="0050423B" w:rsidRDefault="00284FA6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Fonts w:asciiTheme="majorBidi" w:hAnsiTheme="majorBidi" w:cs="B Nazanin"/>
                <w:szCs w:val="20"/>
              </w:rPr>
              <w:t>M.HEDAYATI</w:t>
            </w:r>
          </w:p>
        </w:tc>
        <w:tc>
          <w:tcPr>
            <w:tcW w:w="2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FE0DFD0" w14:textId="77777777" w:rsidR="006E348C" w:rsidRPr="0050423B" w:rsidRDefault="006E348C" w:rsidP="00D44542">
            <w:pPr>
              <w:ind w:left="180"/>
              <w:jc w:val="center"/>
              <w:rPr>
                <w:rFonts w:asciiTheme="majorBidi" w:hAnsiTheme="majorBidi" w:cs="B Nazanin"/>
                <w:color w:val="000000"/>
                <w:szCs w:val="20"/>
              </w:rPr>
            </w:pPr>
            <w:r>
              <w:rPr>
                <w:rFonts w:asciiTheme="majorBidi" w:hAnsiTheme="majorBidi" w:cs="B Nazanin"/>
                <w:color w:val="000000"/>
                <w:szCs w:val="20"/>
              </w:rPr>
              <w:t>-</w:t>
            </w:r>
          </w:p>
        </w:tc>
      </w:tr>
      <w:tr w:rsidR="006E348C" w:rsidRPr="0050423B" w14:paraId="51FF68E1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57"/>
          <w:jc w:val="center"/>
        </w:trPr>
        <w:tc>
          <w:tcPr>
            <w:tcW w:w="8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FCAD" w14:textId="77777777" w:rsidR="006E348C" w:rsidRPr="0050423B" w:rsidRDefault="006E348C" w:rsidP="00D44542">
            <w:pPr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5B14" w14:textId="77777777" w:rsidR="006E348C" w:rsidRPr="0050423B" w:rsidRDefault="006E348C" w:rsidP="00D44542">
            <w:pPr>
              <w:ind w:left="-64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ED20" w14:textId="77777777" w:rsidR="006E348C" w:rsidRPr="0050423B" w:rsidRDefault="006E348C" w:rsidP="00D44542">
            <w:pPr>
              <w:ind w:left="-64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BCD2" w14:textId="77777777" w:rsidR="006E348C" w:rsidRPr="0050423B" w:rsidRDefault="006E348C" w:rsidP="00D44542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6FC0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D9B8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CD712F7" w14:textId="77777777" w:rsidR="006E348C" w:rsidRPr="0050423B" w:rsidRDefault="006E348C" w:rsidP="00D44542">
            <w:pPr>
              <w:ind w:left="180"/>
              <w:jc w:val="center"/>
              <w:rPr>
                <w:rFonts w:asciiTheme="majorBidi" w:hAnsiTheme="majorBidi" w:cs="B Nazanin"/>
                <w:color w:val="000000"/>
                <w:szCs w:val="20"/>
              </w:rPr>
            </w:pPr>
          </w:p>
        </w:tc>
      </w:tr>
      <w:tr w:rsidR="006E348C" w:rsidRPr="0050423B" w14:paraId="224323DF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82"/>
          <w:jc w:val="center"/>
        </w:trPr>
        <w:tc>
          <w:tcPr>
            <w:tcW w:w="828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676B72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91E58E" w14:textId="77777777" w:rsidR="006E348C" w:rsidRPr="0050423B" w:rsidRDefault="006E348C" w:rsidP="00D44542">
            <w:pPr>
              <w:ind w:left="-87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205D11" w14:textId="77777777" w:rsidR="006E348C" w:rsidRPr="0050423B" w:rsidRDefault="006E348C" w:rsidP="00D44542">
            <w:pPr>
              <w:ind w:left="-87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1EFA" w14:textId="77777777" w:rsidR="006E348C" w:rsidRPr="0050423B" w:rsidRDefault="006E348C" w:rsidP="00D44542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7459CC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A5E66A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1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50853B5C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</w:tr>
      <w:tr w:rsidR="006E348C" w:rsidRPr="0050423B" w14:paraId="6533BB0C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481"/>
          <w:jc w:val="center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C3E7A0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998EC8" w14:textId="77777777" w:rsidR="006E348C" w:rsidRPr="0050423B" w:rsidRDefault="006E348C" w:rsidP="00D44542">
            <w:pPr>
              <w:ind w:left="-64" w:firstLine="38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78E90" w14:textId="77777777" w:rsidR="006E348C" w:rsidRPr="0050423B" w:rsidRDefault="006E348C" w:rsidP="00D44542">
            <w:pPr>
              <w:ind w:left="-125" w:right="-113" w:hanging="2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4E01C" w14:textId="77777777" w:rsidR="006E348C" w:rsidRPr="0050423B" w:rsidRDefault="006E348C" w:rsidP="00D44542">
            <w:pPr>
              <w:ind w:hanging="15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467C0C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1A516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1FF716D5" w14:textId="77777777" w:rsidR="006E348C" w:rsidRPr="0050423B" w:rsidRDefault="006E348C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4542" w:rsidRPr="0050423B" w14:paraId="605DA597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481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9BBB1E" w14:textId="03ED31A8" w:rsidR="00D44542" w:rsidRPr="0050423B" w:rsidRDefault="00D44542" w:rsidP="00D44542">
            <w:pPr>
              <w:ind w:left="-64" w:firstLine="38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50423B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Class:</w:t>
            </w:r>
            <w:r w:rsidR="009D71BA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 xml:space="preserve"> </w:t>
            </w:r>
            <w:r w:rsidR="00284FA6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R</w:t>
            </w:r>
          </w:p>
        </w:tc>
        <w:tc>
          <w:tcPr>
            <w:tcW w:w="8461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D6615C3" w14:textId="77777777" w:rsidR="00D44542" w:rsidRPr="0050423B" w:rsidRDefault="00D44542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4542" w:rsidRPr="0050423B" w14:paraId="421E3743" w14:textId="77777777" w:rsidTr="00880B9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979"/>
          <w:jc w:val="center"/>
        </w:trPr>
        <w:tc>
          <w:tcPr>
            <w:tcW w:w="828" w:type="dxa"/>
            <w:tcBorders>
              <w:top w:val="single" w:sz="4" w:space="0" w:color="auto"/>
              <w:right w:val="nil"/>
            </w:tcBorders>
          </w:tcPr>
          <w:p w14:paraId="03A68433" w14:textId="77777777" w:rsidR="00D44542" w:rsidRPr="0050423B" w:rsidRDefault="00D44542" w:rsidP="00D44542">
            <w:pPr>
              <w:ind w:left="180" w:hanging="180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939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62A530C" w14:textId="77777777" w:rsidR="00D44542" w:rsidRPr="001A5B29" w:rsidRDefault="00D44542" w:rsidP="006E348C">
            <w:pPr>
              <w:spacing w:before="60" w:line="360" w:lineRule="auto"/>
              <w:ind w:hanging="105"/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IFC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 xml:space="preserve">: Issued For Comment </w:t>
            </w:r>
          </w:p>
          <w:p w14:paraId="40C0C7E1" w14:textId="77777777" w:rsidR="00AD0D4E" w:rsidRPr="00AD0D4E" w:rsidRDefault="00AD0D4E" w:rsidP="00821ABF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IFI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 xml:space="preserve">Issue for Information </w:t>
            </w:r>
          </w:p>
          <w:p w14:paraId="3EC0D862" w14:textId="77777777" w:rsidR="00AD0D4E" w:rsidRPr="00D83343" w:rsidRDefault="00AD0D4E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cs="Arial"/>
                <w:kern w:val="32"/>
                <w:lang w:bidi="fa-IR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IFA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Issue for Approval</w:t>
            </w:r>
          </w:p>
          <w:p w14:paraId="0739F2AF" w14:textId="77777777" w:rsidR="0020195D" w:rsidRDefault="0020195D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AB-R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: As-Built for COMPANY Review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51FD733" w14:textId="77777777" w:rsidR="00AD0D4E" w:rsidRPr="00D83343" w:rsidRDefault="00AD0D4E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cs="Arial"/>
                <w:kern w:val="32"/>
                <w:lang w:bidi="fa-IR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FI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 w:rsidRPr="00D83343"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Final Issue</w:t>
            </w:r>
          </w:p>
          <w:p w14:paraId="418F9F23" w14:textId="77777777" w:rsidR="00D44542" w:rsidRDefault="0020195D" w:rsidP="006E348C">
            <w:pPr>
              <w:spacing w:before="60" w:line="360" w:lineRule="auto"/>
              <w:ind w:left="-15" w:hanging="90"/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AB-A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: As-Built –Approved</w:t>
            </w:r>
            <w:r w:rsidRPr="0050423B"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  <w:p w14:paraId="3DD8D2DD" w14:textId="77777777" w:rsidR="0020195D" w:rsidRPr="0050423B" w:rsidRDefault="0020195D" w:rsidP="006E348C">
            <w:pPr>
              <w:spacing w:before="60" w:line="360" w:lineRule="auto"/>
              <w:ind w:hanging="57"/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1C3ACA0D" w14:textId="77777777" w:rsidR="00D44542" w:rsidRDefault="00D44542" w:rsidP="0078197B">
      <w:pPr>
        <w:rPr>
          <w:sz w:val="4"/>
          <w:szCs w:val="4"/>
        </w:rPr>
      </w:pPr>
    </w:p>
    <w:p w14:paraId="16661DDB" w14:textId="77777777" w:rsidR="00D44542" w:rsidRDefault="00D44542" w:rsidP="0078197B">
      <w:pPr>
        <w:rPr>
          <w:sz w:val="4"/>
          <w:szCs w:val="4"/>
        </w:rPr>
      </w:pPr>
    </w:p>
    <w:p w14:paraId="669418D2" w14:textId="77777777" w:rsidR="00D44542" w:rsidRDefault="00D44542" w:rsidP="0078197B">
      <w:pPr>
        <w:rPr>
          <w:sz w:val="4"/>
          <w:szCs w:val="4"/>
        </w:rPr>
      </w:pPr>
    </w:p>
    <w:p w14:paraId="5A892E51" w14:textId="77777777" w:rsidR="00D44542" w:rsidRPr="005A58A8" w:rsidRDefault="00D44542" w:rsidP="0078197B">
      <w:pPr>
        <w:rPr>
          <w:sz w:val="4"/>
          <w:szCs w:val="4"/>
        </w:rPr>
        <w:sectPr w:rsidR="00D44542" w:rsidRPr="005A58A8" w:rsidSect="008F0F0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814" w:right="1134" w:bottom="1134" w:left="1418" w:header="540" w:footer="286" w:gutter="0"/>
          <w:pgNumType w:start="1"/>
          <w:cols w:space="720"/>
          <w:docGrid w:linePitch="360"/>
        </w:sectPr>
      </w:pPr>
    </w:p>
    <w:p w14:paraId="5BC2C732" w14:textId="77777777" w:rsidR="00831FD0" w:rsidRPr="00E75943" w:rsidRDefault="00E75943" w:rsidP="00B60CB0">
      <w:pPr>
        <w:pStyle w:val="xxx1"/>
        <w:tabs>
          <w:tab w:val="center" w:pos="4252"/>
          <w:tab w:val="left" w:pos="7460"/>
        </w:tabs>
        <w:ind w:left="0" w:right="850" w:firstLine="0"/>
        <w:jc w:val="lef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ab/>
        <w:t>Tabulation o</w:t>
      </w:r>
      <w:r w:rsidRPr="00E75943">
        <w:rPr>
          <w:rFonts w:ascii="Arial" w:hAnsi="Arial" w:cs="Arial"/>
          <w:b/>
          <w:sz w:val="18"/>
          <w:szCs w:val="18"/>
        </w:rPr>
        <w:t>f Revised Pages</w:t>
      </w:r>
      <w:r w:rsidRPr="00E75943">
        <w:rPr>
          <w:rFonts w:ascii="Arial" w:hAnsi="Arial" w:cs="Arial"/>
          <w:b/>
          <w:sz w:val="18"/>
          <w:szCs w:val="18"/>
        </w:rPr>
        <w:tab/>
      </w: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445"/>
        <w:gridCol w:w="445"/>
        <w:gridCol w:w="446"/>
        <w:gridCol w:w="446"/>
        <w:gridCol w:w="446"/>
        <w:gridCol w:w="446"/>
        <w:gridCol w:w="446"/>
        <w:gridCol w:w="446"/>
        <w:gridCol w:w="451"/>
        <w:gridCol w:w="835"/>
        <w:gridCol w:w="425"/>
        <w:gridCol w:w="425"/>
        <w:gridCol w:w="426"/>
        <w:gridCol w:w="425"/>
        <w:gridCol w:w="425"/>
        <w:gridCol w:w="426"/>
        <w:gridCol w:w="425"/>
        <w:gridCol w:w="425"/>
        <w:gridCol w:w="479"/>
        <w:gridCol w:w="7"/>
      </w:tblGrid>
      <w:tr w:rsidR="00831FD0" w:rsidRPr="00E75943" w14:paraId="22BB6013" w14:textId="77777777" w:rsidTr="00C333B9">
        <w:trPr>
          <w:trHeight w:val="209"/>
          <w:jc w:val="center"/>
        </w:trPr>
        <w:tc>
          <w:tcPr>
            <w:tcW w:w="7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0A6F9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SHEET</w:t>
            </w:r>
          </w:p>
        </w:tc>
        <w:tc>
          <w:tcPr>
            <w:tcW w:w="4017" w:type="dxa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F2882E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REVISIONS</w:t>
            </w:r>
          </w:p>
        </w:tc>
        <w:tc>
          <w:tcPr>
            <w:tcW w:w="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5F31DE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SHEET</w:t>
            </w:r>
          </w:p>
        </w:tc>
        <w:tc>
          <w:tcPr>
            <w:tcW w:w="3888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8CD5E" w14:textId="77777777" w:rsidR="00831FD0" w:rsidRPr="00E75943" w:rsidRDefault="00831FD0" w:rsidP="00E75943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REVISIONS</w:t>
            </w:r>
          </w:p>
        </w:tc>
      </w:tr>
      <w:tr w:rsidR="002F5C42" w:rsidRPr="00E75943" w14:paraId="422F5503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172FA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848B87" w14:textId="77777777" w:rsidR="002F5C42" w:rsidRPr="00E75943" w:rsidRDefault="00483F33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  <w:lang w:bidi="fa-IR"/>
              </w:rPr>
            </w:pPr>
            <w:r>
              <w:rPr>
                <w:rStyle w:val="PageNumber"/>
                <w:b/>
                <w:bCs/>
                <w:sz w:val="16"/>
                <w:szCs w:val="16"/>
                <w:lang w:bidi="fa-IR"/>
              </w:rPr>
              <w:t>00</w:t>
            </w: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9A869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EB36A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65B93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7FF077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38CB84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E448F7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0068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7E207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C71716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CD7A3E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  <w:lang w:bidi="fa-IR"/>
              </w:rPr>
            </w:pPr>
            <w:r>
              <w:rPr>
                <w:rStyle w:val="PageNumber"/>
                <w:b/>
                <w:bCs/>
                <w:sz w:val="16"/>
                <w:szCs w:val="16"/>
                <w:lang w:bidi="fa-IR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D7486E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28EB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A95EC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6271E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7A66D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189F9A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AFC876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A37E6" w14:textId="77777777" w:rsidR="002F5C42" w:rsidRPr="00E75943" w:rsidRDefault="002F5C42" w:rsidP="002F5C42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</w:tr>
      <w:tr w:rsidR="002F5C42" w:rsidRPr="00E75943" w14:paraId="00A1F850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DD217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</w:t>
            </w:r>
          </w:p>
        </w:tc>
        <w:tc>
          <w:tcPr>
            <w:tcW w:w="44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5AAA9A" w14:textId="4BBB8565" w:rsidR="002F5C42" w:rsidRPr="00E75943" w:rsidRDefault="00284FA6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vAlign w:val="center"/>
          </w:tcPr>
          <w:p w14:paraId="434FA8E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620F0F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76D5E8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074EDFE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77EF4A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321742B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416674D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C3AB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8528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4A67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2153E1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29FCE3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659E4C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04F326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7F2B65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ED2118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1BF635F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801B3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4C85129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BFBF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73296AE" w14:textId="73F95791" w:rsidR="002F5C42" w:rsidRPr="00E75943" w:rsidRDefault="00284FA6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2ACB5D4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C5BB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AB17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A5D5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FE23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A185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381F01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E4AE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0BE4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555A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E7F910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EEC00D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E98B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092F1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03A44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6A77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79EF4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DD95C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69BD2F7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E3F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602989EA" w14:textId="3FA15AC0" w:rsidR="002F5C42" w:rsidRPr="00E75943" w:rsidRDefault="00284FA6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349CD2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45CD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EE56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97E40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B85B1B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FF1E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450B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E8509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69104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3A2E8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BB046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49B059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3351D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D898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96BB50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0DFB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7861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361A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57DCD830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F9232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AC653B9" w14:textId="2B35199C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2586E82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38400A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199EC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EDBE5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AB0AD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CB6C5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507183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39106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374D7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A4508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B1699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2B871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EA45A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7F491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2422B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C54B03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F8A00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0A81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13B46AD1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5E89D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BDC0116" w14:textId="2F242F25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622270F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55D5D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F9152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ACA18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BC97C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174C8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2E01A2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584A1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1E70B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2D66CE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71CA6A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131E1C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AF875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E77AE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62E48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8E51AF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848DB2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C94C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350A3663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72833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43205355" w14:textId="1A315E22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4A29BDD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E65CD4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802E1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A76509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FEE8A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303E2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CD8F8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7DF5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1020E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CA903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0B491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F0029F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57839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C5FDF9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510A1D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A1E22C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290C6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CE8D2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13D0F44D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3B4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650A975" w14:textId="72F500F6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5F818E9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494E8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56E9B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51B6D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DF9B4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55292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C1934C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BA90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60B52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91389A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95249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DA9629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637008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1B5F0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0198DA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5BE7A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D3D7E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E7CA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710C3054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8FB7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6F133D92" w14:textId="3C32C990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502DFF3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FA5313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5D8FA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35BD10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6DF21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EC8D2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F0119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DFDAC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D9913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A49AF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D8A64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6EE6E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09C0DD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DCB011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FF5941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B3E194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85DA9F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4E407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5C5A2E81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A7069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1B3D2D9" w14:textId="036B7E3F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7AACB78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08C68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B5DE4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1CEF1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0DCA2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B122BB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323DFA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46D64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97B49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F6F6C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66949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35F9D0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61801A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04B4B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995C82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22BE9F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BC71B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44FE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497C97C2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B6DFB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4B007BB" w14:textId="4DD6DDB3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10254B8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1CF558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1113E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365CE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976A7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7DC569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F3706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C993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F368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6DC184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49B8AC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E28806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2D22C5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FC897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3224A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B4B14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F0284E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B1790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6AF8D33E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D6D4F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11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BB5D876" w14:textId="4703F950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5A3DE59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9D603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781FF9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1363DB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8EB29E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B2EC8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2851E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D9FAF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7E574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E6644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7A1E7D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946DF3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EEF2EB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DF9FC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601A72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775C4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61C4EE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0D0EA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1FD415D1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CCEDE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12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ECFA4D6" w14:textId="7E80515E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5EF3917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12149E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51C95B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A901F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BD7B8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38F49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60BF2B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6B274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CDBB1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8FFA7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8954A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C81F3F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07A493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588D9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63BB67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BD2BA7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47F73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2E0B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1F8A8AD3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55A90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F422A90" w14:textId="1BBE852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6867B8E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E2DEAB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920BB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D7CC3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C2FD8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F84F4D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AB0C86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05B08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52D87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947B68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F33578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B2A0A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C9034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8E820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A1ED68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C17E0C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B177B9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EE85A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4F2EA244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FC7FD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14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1C0537D" w14:textId="7706E256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1A4F9EB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8927D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CBA23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1A790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A2277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CFAD0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2CFDD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13125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B2BF3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05F4CE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16B15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89DDB2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AEE2A4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DD808C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3D6B71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3A57D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C491B0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9E339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3C4B6235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13E63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15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572B752" w14:textId="5E25EDC8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2CEFB69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3D2EC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D38534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E05DA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E74E43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64266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2283D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28354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8FE54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5B35B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27DF4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ACA88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5CA8D8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6A3396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EDDC5F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D013CC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8544C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AD7AC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502E090E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035D2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16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319691A" w14:textId="70200B43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20E1CC4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167BF9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2D522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B6782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82BD73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EC468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5A71F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D2470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AAF0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198C3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F23F5F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9FC71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A6A15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885F7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2C368C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D970FC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461B3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8E10F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333570CF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1E4DC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17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29BAB01" w14:textId="185D01FA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38FC370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ED7F67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E15F9E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22181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033BA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13E42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23D93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5136A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A9669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1D0F61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87C839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D08E5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F1AE0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AEC14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3A70A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FF992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A3E7C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093D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6CED32A7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3581C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18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3C07B32" w14:textId="43219861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7A43071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7362E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DA6339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C1756C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688EB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3809E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DFB8D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C290C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39148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CD68BD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C075E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B78DA5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5E16C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29B8BF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455F9E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618F2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BCA7E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82045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136FAA5B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BD219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19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CBE4725" w14:textId="7ADFA2CB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7ABC0D2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B50E87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F39EC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1E5DC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008B5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9ED44B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730E3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F4D14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0DA2A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326B9D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B5262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85A25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B1232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9EFA5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3F7C88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D3ED5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44A20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07EF2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1E4E8760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E7151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20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6520D763" w14:textId="7075329D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37F3EE7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1054F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197C29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10422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8C6368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26652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7047FE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AE9C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D7479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AE3477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38D27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AEE978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37619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A7D85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24410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DF69D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EBE45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A5021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30D1E3DD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AC1EE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21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7296FA2" w14:textId="5B23AE64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0BAC882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EFDBA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0CAFC0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6324D8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D664A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E1394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5E6ED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F4B8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916BF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E68D4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CC60A3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483001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0A7C5B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F595A1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E134C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7B2F18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E911E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608B6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4E9CF2FC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1F542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22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6FEC1EDA" w14:textId="02E607D3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5068848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B05E0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14BEA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FE2499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2EA9B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315BE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9F438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EF262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78D4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A13678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576BF1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8DBF8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3F986A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AF314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0303D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0B7BAD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8741C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3B61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22C21FFA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227F9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23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485C017" w14:textId="4DC6E6CB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3A26EC2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3D633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1300E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1771C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75669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ED379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B7BB24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2BCE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6FBA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B240C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6B710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DBDA8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5A733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02AB1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76B893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7B213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B579C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0E398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3162E132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1802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24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DAF2DB1" w14:textId="6290DBFA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3478B5F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5EAB12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9C1EB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53D0C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7D9B9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C6D15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59B62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AD847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030C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1B66A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3E0F3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0DBEA6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BB8D3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263C9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F062F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11C1C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B42ADA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0DB84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59C239DD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66027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25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97A98FB" w14:textId="6A53FBAE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0F4B9CA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C60A8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8F0F5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4D950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5B7F3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D2B5D7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AE19F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27E4B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7EFAB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465AA2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B3C97C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E981E7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CD66FC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8B4BB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E448D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3CBB4D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8E4F67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D1129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359B175D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32B06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26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2A6F09C" w14:textId="32EB37B3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49694E3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E9662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008A1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BD3B8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A0F72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37076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D250CD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6B1E2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17E7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E0E489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03B82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ABB736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47E13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987CF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8FEABC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0FE26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6D7AC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0C440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2CBBFB08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DC1B8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27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C1A0F72" w14:textId="2291EA62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7ECF61B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E50A3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1C4C9C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57C9D6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AF12F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768CE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209571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5EAB8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E821C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964BC2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936E2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AF682C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E04ACC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64C12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853E3B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553D3C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BF11DA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0BD37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67CE333F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9A3F5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28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27CD9DA" w14:textId="52D97363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7ABE539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99A81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BD1505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04146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8FF52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0BDDB6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E97A5C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BFEAE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A3ACD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52B40F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76779A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7B1D6A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8585B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6863C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4C9758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AEB5E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C8439B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A6747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418E3D5F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90DF1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29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CCA473A" w14:textId="7B2C893C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471B2A7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38685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7071D3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F93B9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711EC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8B66DD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A1B29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4E307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7042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561BD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77B7C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CD1A2C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5FB96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58E5A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D6F494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15A19A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9812F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1D212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51D4CCB9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D53BA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30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75F57B3" w14:textId="7699AEB1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1FB477E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686E6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661041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E6E4E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E8907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FB0C8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1D8FE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7905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D8AB7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3638C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2E5BD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485ACC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7433E0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B0095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163CE5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EF90C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D91425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A9B6C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7135EA81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BEC16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31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00E715A" w14:textId="00CFABB9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151F3096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897A86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2392C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C32B64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649DA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8FFFE89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D4878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6094B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35492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444AD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F8D72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D61D47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20E45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1E5F61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E1F9C10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B2F05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BC4F31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36ED2E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C333B9" w:rsidRPr="00E75943" w14:paraId="6C407674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24D2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32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80789FF" w14:textId="39FB8F94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X</w:t>
            </w:r>
          </w:p>
        </w:tc>
        <w:tc>
          <w:tcPr>
            <w:tcW w:w="445" w:type="dxa"/>
            <w:vAlign w:val="center"/>
          </w:tcPr>
          <w:p w14:paraId="2445BC8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25E460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5B27E1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9B637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43876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AF2742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81CD7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43ACD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40ABF3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11958B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EA2D08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726E5D8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A4C73CC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033B45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105779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C9DE87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06AD8DA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0E0E1F" w14:textId="77777777" w:rsidR="00C333B9" w:rsidRPr="00E75943" w:rsidRDefault="00C333B9" w:rsidP="00C333B9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FE4237A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0D2D0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33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484A31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3F71320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99E0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E4861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E2BAA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1FCA4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9EBF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23CCE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78E5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0C3E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6B35A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9AD15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021671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C7DC50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FFBD92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BC5CD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68E99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D6DE5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1B78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B7434CA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31EDE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34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C811EB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60855F3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A305B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2023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FFB67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CA42E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C761F9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AA6C51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4BA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D4DA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7DB04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3B14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D902A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EBC7D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0378A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DC51F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50B7A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A27A7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0867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642446F0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19F8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35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36DC53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253414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A0B97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C8C65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66CBBA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69137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1DD0C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8DEE30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8EF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D40D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1977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FDCA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256D8B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C50F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0074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B86F8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EC302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700963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8FCFD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2665F54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C240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36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D20FF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5F2FED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62751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715B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D31B2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DC662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EADF6E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E5E1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F571C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19A7C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9470DC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5E989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55820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A694D9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4D32D1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474C56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C5232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E1A3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52B7E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1109DD6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63F2C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37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164BC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20AA7F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7E4527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3DB1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DB9D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3269A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F0B574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120EA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D426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C87F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D81E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726E0E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98E0A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4240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DBEE3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F2027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A497F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663E5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733DA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137FC8A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83EBB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38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0F799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5B7C7C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77729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73A9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45F7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47689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8383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6078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0E71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A00A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681EB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46E81A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E6FFE1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72A0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7D7B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F009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098D80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2A51C6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3F5F4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54FB691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E025B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39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1144A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27A18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10C476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F1B98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AF8F8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2307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E501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77EA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62E6E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42032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803F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21B36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903762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D84A0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89CA7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CC6C2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22FE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980EBB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DEA43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CAB1359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1B9C9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40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452098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0A43F88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CA30CC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62DA95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0C695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D6C89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7E8778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3F071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FF869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DA761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F03AA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06CF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F4B33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30A86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5D048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287316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7F19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FB8E5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0B63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0384F566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1246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41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A25933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4E8CFB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18C93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F767D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658517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3932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5F62C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5E3B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1890B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758BB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37D91E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53C5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FC0434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E13B1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4A545A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6E4F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9F9D71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0BCEA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74F26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1821103C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C70D9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42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560406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689389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057AA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3F0BB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DB079F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43CB7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1E0E90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575FE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06A53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C20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84C25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20E64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02E83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38861B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21A481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54C1ED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4867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A990A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FB9A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4C6940FF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7890D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43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75A113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552C4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3399C3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2ADF7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CBD13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526F86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314B9A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23DA0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70BA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661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B9FAF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2DEDCB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AC5DD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E0971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A10EF5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6BBFB2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4A0149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C42A88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47AA9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723C53C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EF490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44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2D296C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63EFDB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C6F9C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694F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21F6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0288A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041FF5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ED395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DBA5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A164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49E5EF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AADE17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BAFE48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DFF0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B10D13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F362E0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C8F90B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AB07B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42E5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31CAAB6E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5256A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45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4BD325E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7E62C61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566E1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CB683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A69CE5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1E8B1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6CAF23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BBAB7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D822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677D3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3B9F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6CF48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0EE909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2E337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6786B8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4C25FC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E13C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EDC85E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08B31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6AE223E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1F78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46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D5AA7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39E9759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50B5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4986C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C42E4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B3107A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0071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1047A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996B9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C17A37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7A5B3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09E82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F1D04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35250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CDA8E3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78F3D9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3B4AC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B0D4F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5E5D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75E23D55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64A1E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47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CA30A3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75CC5CEF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C16456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D71F8C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62D5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B8655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147BF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7E3B56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202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08BF86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A8441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549A42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52AB4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26C86D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87E11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7850B2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60899E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04ED2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0A36B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E928310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57ECD4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48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F2539B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3224CE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0EBE2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5A1A04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8DBF6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CF4611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3E135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679A65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FED8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77AF7B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93C2F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AA9FC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7C02AF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3C72B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09801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B82DEB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6A825A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BB9FAB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D355E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F2E0C4E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BACC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49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A56C70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E1E051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0B67AB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8E377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1F19AA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C7DAA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1B2F0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E7DF8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77430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53C05B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07484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56D0191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1E20AD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7C6BAF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00508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D1D417A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65AC4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8EFA29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FAC9E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649D2A4" w14:textId="77777777" w:rsidTr="00C333B9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ADD30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50</w:t>
            </w:r>
          </w:p>
        </w:tc>
        <w:tc>
          <w:tcPr>
            <w:tcW w:w="44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242D8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vAlign w:val="center"/>
          </w:tcPr>
          <w:p w14:paraId="4AF3DC5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08584A27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3E21602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2172BBE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499F001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73D3E35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22C4C6FD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1297A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1916D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100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44EAD3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0F16D8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903BBD2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5F4930B8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DEDCF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21D076BB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5567ACD6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55E83D5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4400C" w14:textId="77777777" w:rsidR="002F5C42" w:rsidRPr="00E75943" w:rsidRDefault="002F5C42" w:rsidP="002F5C42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</w:tbl>
    <w:p w14:paraId="66A5CB78" w14:textId="007B0FA7" w:rsidR="00284FA6" w:rsidRDefault="00284FA6" w:rsidP="00284FA6">
      <w:pPr>
        <w:tabs>
          <w:tab w:val="left" w:pos="3804"/>
        </w:tabs>
      </w:pPr>
    </w:p>
    <w:p w14:paraId="2E0C596A" w14:textId="77777777" w:rsidR="00F0258B" w:rsidRDefault="00F0258B" w:rsidP="00284FA6">
      <w:pPr>
        <w:tabs>
          <w:tab w:val="left" w:pos="3804"/>
        </w:tabs>
      </w:pPr>
    </w:p>
    <w:p w14:paraId="1B53FA0F" w14:textId="77777777" w:rsidR="00C333B9" w:rsidRDefault="00C333B9" w:rsidP="00284FA6">
      <w:pPr>
        <w:tabs>
          <w:tab w:val="left" w:pos="3804"/>
        </w:tabs>
      </w:pPr>
    </w:p>
    <w:p w14:paraId="2205E109" w14:textId="77777777" w:rsidR="00C333B9" w:rsidRDefault="00C333B9" w:rsidP="00284FA6">
      <w:pPr>
        <w:tabs>
          <w:tab w:val="left" w:pos="3804"/>
        </w:tabs>
      </w:pPr>
    </w:p>
    <w:p w14:paraId="71987820" w14:textId="77777777" w:rsidR="00C333B9" w:rsidRDefault="00C333B9" w:rsidP="00284FA6">
      <w:pPr>
        <w:tabs>
          <w:tab w:val="left" w:pos="3804"/>
        </w:tabs>
      </w:pPr>
    </w:p>
    <w:p w14:paraId="5C646129" w14:textId="77777777" w:rsidR="00C333B9" w:rsidRDefault="00C333B9" w:rsidP="00284FA6">
      <w:pPr>
        <w:tabs>
          <w:tab w:val="left" w:pos="3804"/>
        </w:tabs>
      </w:pPr>
    </w:p>
    <w:p w14:paraId="49D145AE" w14:textId="77777777" w:rsidR="00C333B9" w:rsidRDefault="00C333B9" w:rsidP="00284FA6">
      <w:pPr>
        <w:tabs>
          <w:tab w:val="left" w:pos="3804"/>
        </w:tabs>
      </w:pPr>
    </w:p>
    <w:p w14:paraId="30CBFCF2" w14:textId="77777777" w:rsidR="00C333B9" w:rsidRDefault="00C333B9" w:rsidP="00284FA6">
      <w:pPr>
        <w:tabs>
          <w:tab w:val="left" w:pos="3804"/>
        </w:tabs>
      </w:pPr>
    </w:p>
    <w:p w14:paraId="327BAEAF" w14:textId="77777777" w:rsidR="00C333B9" w:rsidRDefault="00C333B9" w:rsidP="00284FA6">
      <w:pPr>
        <w:tabs>
          <w:tab w:val="left" w:pos="3804"/>
        </w:tabs>
      </w:pPr>
    </w:p>
    <w:p w14:paraId="08F481B8" w14:textId="77777777" w:rsidR="00C333B9" w:rsidRDefault="00C333B9" w:rsidP="00284FA6">
      <w:pPr>
        <w:tabs>
          <w:tab w:val="left" w:pos="3804"/>
        </w:tabs>
      </w:pPr>
    </w:p>
    <w:p w14:paraId="3DC7CD4A" w14:textId="77777777" w:rsidR="00C333B9" w:rsidRDefault="00C333B9" w:rsidP="00284FA6">
      <w:pPr>
        <w:tabs>
          <w:tab w:val="left" w:pos="3804"/>
        </w:tabs>
      </w:pPr>
    </w:p>
    <w:p w14:paraId="75ED844F" w14:textId="77777777" w:rsidR="00C333B9" w:rsidRDefault="00C333B9" w:rsidP="00284FA6">
      <w:pPr>
        <w:tabs>
          <w:tab w:val="left" w:pos="3804"/>
        </w:tabs>
      </w:pPr>
    </w:p>
    <w:p w14:paraId="10B05441" w14:textId="77777777" w:rsidR="00C333B9" w:rsidRDefault="00C333B9" w:rsidP="00284FA6">
      <w:pPr>
        <w:tabs>
          <w:tab w:val="left" w:pos="3804"/>
        </w:tabs>
      </w:pPr>
    </w:p>
    <w:p w14:paraId="3D47CFF3" w14:textId="77777777" w:rsidR="00C333B9" w:rsidRDefault="00C333B9" w:rsidP="00284FA6">
      <w:pPr>
        <w:tabs>
          <w:tab w:val="left" w:pos="3804"/>
        </w:tabs>
      </w:pPr>
    </w:p>
    <w:p w14:paraId="5B440E19" w14:textId="77777777" w:rsidR="00C333B9" w:rsidRDefault="00C333B9" w:rsidP="00284FA6">
      <w:pPr>
        <w:tabs>
          <w:tab w:val="left" w:pos="3804"/>
        </w:tabs>
      </w:pPr>
    </w:p>
    <w:p w14:paraId="4366590C" w14:textId="77777777" w:rsidR="00C333B9" w:rsidRDefault="00C333B9" w:rsidP="00284FA6">
      <w:pPr>
        <w:tabs>
          <w:tab w:val="left" w:pos="3804"/>
        </w:tabs>
      </w:pPr>
    </w:p>
    <w:p w14:paraId="7EED7BC1" w14:textId="77777777" w:rsidR="00C333B9" w:rsidRDefault="00C333B9" w:rsidP="00284FA6">
      <w:pPr>
        <w:tabs>
          <w:tab w:val="left" w:pos="3804"/>
        </w:tabs>
      </w:pPr>
    </w:p>
    <w:p w14:paraId="7477DA8C" w14:textId="77777777" w:rsidR="00C333B9" w:rsidRDefault="00C333B9" w:rsidP="00284FA6">
      <w:pPr>
        <w:tabs>
          <w:tab w:val="left" w:pos="3804"/>
        </w:tabs>
      </w:pPr>
    </w:p>
    <w:p w14:paraId="11AABF1F" w14:textId="77777777" w:rsidR="00C333B9" w:rsidRDefault="00C333B9" w:rsidP="00284FA6">
      <w:pPr>
        <w:tabs>
          <w:tab w:val="left" w:pos="3804"/>
        </w:tabs>
      </w:pPr>
    </w:p>
    <w:p w14:paraId="71B03DCE" w14:textId="77777777" w:rsidR="00C333B9" w:rsidRDefault="00C333B9" w:rsidP="00284FA6">
      <w:pPr>
        <w:tabs>
          <w:tab w:val="left" w:pos="3804"/>
        </w:tabs>
      </w:pPr>
    </w:p>
    <w:p w14:paraId="5EB82DDE" w14:textId="77777777" w:rsidR="00C333B9" w:rsidRDefault="00C333B9" w:rsidP="00284FA6">
      <w:pPr>
        <w:tabs>
          <w:tab w:val="left" w:pos="3804"/>
        </w:tabs>
      </w:pPr>
    </w:p>
    <w:p w14:paraId="3E8D638E" w14:textId="77777777" w:rsidR="00C333B9" w:rsidRDefault="00C333B9" w:rsidP="00284FA6">
      <w:pPr>
        <w:tabs>
          <w:tab w:val="left" w:pos="3804"/>
        </w:tabs>
      </w:pPr>
    </w:p>
    <w:p w14:paraId="64D33023" w14:textId="77777777" w:rsidR="00C333B9" w:rsidRDefault="00C333B9" w:rsidP="00284FA6">
      <w:pPr>
        <w:tabs>
          <w:tab w:val="left" w:pos="3804"/>
        </w:tabs>
      </w:pPr>
    </w:p>
    <w:p w14:paraId="06EF8575" w14:textId="77777777" w:rsidR="00C333B9" w:rsidRDefault="00C333B9" w:rsidP="00284FA6">
      <w:pPr>
        <w:tabs>
          <w:tab w:val="left" w:pos="3804"/>
        </w:tabs>
      </w:pPr>
    </w:p>
    <w:p w14:paraId="739231F7" w14:textId="77777777" w:rsidR="00C333B9" w:rsidRDefault="00C333B9" w:rsidP="00284FA6">
      <w:pPr>
        <w:tabs>
          <w:tab w:val="left" w:pos="3804"/>
        </w:tabs>
      </w:pPr>
    </w:p>
    <w:p w14:paraId="232AD981" w14:textId="77777777" w:rsidR="00C333B9" w:rsidRDefault="00C333B9" w:rsidP="00284FA6">
      <w:pPr>
        <w:tabs>
          <w:tab w:val="left" w:pos="3804"/>
        </w:tabs>
      </w:pPr>
    </w:p>
    <w:p w14:paraId="5D08414D" w14:textId="77777777" w:rsidR="00C333B9" w:rsidRDefault="00C333B9" w:rsidP="00284FA6">
      <w:pPr>
        <w:tabs>
          <w:tab w:val="left" w:pos="3804"/>
        </w:tabs>
      </w:pPr>
    </w:p>
    <w:p w14:paraId="372BBAF7" w14:textId="77777777" w:rsidR="00C333B9" w:rsidRDefault="00C333B9" w:rsidP="00284FA6">
      <w:pPr>
        <w:tabs>
          <w:tab w:val="left" w:pos="3804"/>
        </w:tabs>
      </w:pPr>
    </w:p>
    <w:p w14:paraId="3FF4C565" w14:textId="77777777" w:rsidR="00C333B9" w:rsidRDefault="00C333B9" w:rsidP="00284FA6">
      <w:pPr>
        <w:tabs>
          <w:tab w:val="left" w:pos="3804"/>
        </w:tabs>
      </w:pPr>
    </w:p>
    <w:p w14:paraId="0516B7C7" w14:textId="77777777" w:rsidR="00C333B9" w:rsidRDefault="00C333B9" w:rsidP="00284FA6">
      <w:pPr>
        <w:tabs>
          <w:tab w:val="left" w:pos="3804"/>
        </w:tabs>
      </w:pPr>
    </w:p>
    <w:p w14:paraId="17006F18" w14:textId="77777777" w:rsidR="00C333B9" w:rsidRDefault="00C333B9" w:rsidP="00284FA6">
      <w:pPr>
        <w:tabs>
          <w:tab w:val="left" w:pos="3804"/>
        </w:tabs>
      </w:pPr>
    </w:p>
    <w:p w14:paraId="0ED6E43A" w14:textId="77777777" w:rsidR="00C333B9" w:rsidRDefault="00C333B9" w:rsidP="00284FA6">
      <w:pPr>
        <w:tabs>
          <w:tab w:val="left" w:pos="3804"/>
        </w:tabs>
      </w:pPr>
    </w:p>
    <w:p w14:paraId="06EECE7E" w14:textId="77777777" w:rsidR="00C333B9" w:rsidRDefault="00C333B9" w:rsidP="00284FA6">
      <w:pPr>
        <w:tabs>
          <w:tab w:val="left" w:pos="3804"/>
        </w:tabs>
      </w:pPr>
    </w:p>
    <w:p w14:paraId="18C196B9" w14:textId="77777777" w:rsidR="00C333B9" w:rsidRDefault="00C333B9" w:rsidP="00284FA6">
      <w:pPr>
        <w:tabs>
          <w:tab w:val="left" w:pos="3804"/>
        </w:tabs>
      </w:pPr>
    </w:p>
    <w:p w14:paraId="42A2FED1" w14:textId="77777777" w:rsidR="00C333B9" w:rsidRDefault="00C333B9" w:rsidP="00284FA6">
      <w:pPr>
        <w:tabs>
          <w:tab w:val="left" w:pos="3804"/>
        </w:tabs>
      </w:pPr>
    </w:p>
    <w:p w14:paraId="348701D0" w14:textId="77777777" w:rsidR="00C333B9" w:rsidRDefault="00C333B9" w:rsidP="00284FA6">
      <w:pPr>
        <w:tabs>
          <w:tab w:val="left" w:pos="3804"/>
        </w:tabs>
      </w:pPr>
    </w:p>
    <w:p w14:paraId="29BAA76F" w14:textId="77777777" w:rsidR="00C333B9" w:rsidRDefault="00C333B9" w:rsidP="00284FA6">
      <w:pPr>
        <w:tabs>
          <w:tab w:val="left" w:pos="3804"/>
        </w:tabs>
      </w:pPr>
    </w:p>
    <w:p w14:paraId="7C06EA96" w14:textId="77777777" w:rsidR="00C333B9" w:rsidRDefault="00C333B9" w:rsidP="00284FA6">
      <w:pPr>
        <w:tabs>
          <w:tab w:val="left" w:pos="3804"/>
        </w:tabs>
      </w:pPr>
    </w:p>
    <w:p w14:paraId="4C1498E5" w14:textId="77777777" w:rsidR="00C333B9" w:rsidRDefault="00C333B9" w:rsidP="00284FA6">
      <w:pPr>
        <w:tabs>
          <w:tab w:val="left" w:pos="3804"/>
        </w:tabs>
      </w:pPr>
    </w:p>
    <w:p w14:paraId="551E0E42" w14:textId="77777777" w:rsidR="00C333B9" w:rsidRDefault="00C333B9" w:rsidP="00284FA6">
      <w:pPr>
        <w:tabs>
          <w:tab w:val="left" w:pos="3804"/>
        </w:tabs>
      </w:pPr>
    </w:p>
    <w:p w14:paraId="48FBAFA4" w14:textId="77777777" w:rsidR="00C333B9" w:rsidRDefault="00C333B9" w:rsidP="00284FA6">
      <w:pPr>
        <w:tabs>
          <w:tab w:val="left" w:pos="3804"/>
        </w:tabs>
      </w:pPr>
    </w:p>
    <w:p w14:paraId="35BB4EA5" w14:textId="77777777" w:rsidR="00C333B9" w:rsidRDefault="00C333B9" w:rsidP="00284FA6">
      <w:pPr>
        <w:tabs>
          <w:tab w:val="left" w:pos="3804"/>
        </w:tabs>
      </w:pPr>
    </w:p>
    <w:p w14:paraId="36EA6816" w14:textId="77777777" w:rsidR="00C333B9" w:rsidRDefault="00C333B9" w:rsidP="00284FA6">
      <w:pPr>
        <w:tabs>
          <w:tab w:val="left" w:pos="3804"/>
        </w:tabs>
      </w:pPr>
    </w:p>
    <w:p w14:paraId="1A39579B" w14:textId="77777777" w:rsidR="00C333B9" w:rsidRDefault="00C333B9" w:rsidP="00284FA6">
      <w:pPr>
        <w:tabs>
          <w:tab w:val="left" w:pos="3804"/>
        </w:tabs>
      </w:pPr>
    </w:p>
    <w:p w14:paraId="233E8654" w14:textId="77777777" w:rsidR="00C333B9" w:rsidRDefault="00C333B9" w:rsidP="00284FA6">
      <w:pPr>
        <w:tabs>
          <w:tab w:val="left" w:pos="3804"/>
        </w:tabs>
      </w:pPr>
    </w:p>
    <w:p w14:paraId="07766C53" w14:textId="77777777" w:rsidR="00C333B9" w:rsidRDefault="00C333B9" w:rsidP="00284FA6">
      <w:pPr>
        <w:tabs>
          <w:tab w:val="left" w:pos="3804"/>
        </w:tabs>
      </w:pPr>
    </w:p>
    <w:p w14:paraId="09DF4FCE" w14:textId="77777777" w:rsidR="00C333B9" w:rsidRDefault="00C333B9" w:rsidP="00284FA6">
      <w:pPr>
        <w:tabs>
          <w:tab w:val="left" w:pos="3804"/>
        </w:tabs>
      </w:pPr>
    </w:p>
    <w:p w14:paraId="00ED57FB" w14:textId="77777777" w:rsidR="00C333B9" w:rsidRDefault="00C333B9" w:rsidP="00284FA6">
      <w:pPr>
        <w:tabs>
          <w:tab w:val="left" w:pos="3804"/>
        </w:tabs>
      </w:pPr>
    </w:p>
    <w:p w14:paraId="4E40E254" w14:textId="77777777" w:rsidR="00C333B9" w:rsidRDefault="00C333B9" w:rsidP="00284FA6">
      <w:pPr>
        <w:tabs>
          <w:tab w:val="left" w:pos="3804"/>
        </w:tabs>
      </w:pPr>
    </w:p>
    <w:p w14:paraId="3234CAA4" w14:textId="77777777" w:rsidR="00C333B9" w:rsidRDefault="00C333B9" w:rsidP="00284FA6">
      <w:pPr>
        <w:tabs>
          <w:tab w:val="left" w:pos="3804"/>
        </w:tabs>
      </w:pPr>
    </w:p>
    <w:p w14:paraId="1ED4606D" w14:textId="77777777" w:rsidR="00C333B9" w:rsidRDefault="00C333B9" w:rsidP="00284FA6">
      <w:pPr>
        <w:tabs>
          <w:tab w:val="left" w:pos="3804"/>
        </w:tabs>
      </w:pPr>
    </w:p>
    <w:p w14:paraId="676E2316" w14:textId="77777777" w:rsidR="00C333B9" w:rsidRDefault="00C333B9" w:rsidP="00284FA6">
      <w:pPr>
        <w:tabs>
          <w:tab w:val="left" w:pos="3804"/>
        </w:tabs>
      </w:pPr>
    </w:p>
    <w:p w14:paraId="780C66B8" w14:textId="77777777" w:rsidR="00C333B9" w:rsidRDefault="00C333B9" w:rsidP="00284FA6">
      <w:pPr>
        <w:tabs>
          <w:tab w:val="left" w:pos="3804"/>
        </w:tabs>
      </w:pPr>
    </w:p>
    <w:p w14:paraId="01F8977D" w14:textId="77777777" w:rsidR="00C333B9" w:rsidRDefault="00C333B9" w:rsidP="00284FA6">
      <w:pPr>
        <w:tabs>
          <w:tab w:val="left" w:pos="3804"/>
        </w:tabs>
      </w:pPr>
    </w:p>
    <w:p w14:paraId="5D85F067" w14:textId="77777777" w:rsidR="00C333B9" w:rsidRDefault="00C333B9" w:rsidP="00284FA6">
      <w:pPr>
        <w:tabs>
          <w:tab w:val="left" w:pos="3804"/>
        </w:tabs>
      </w:pPr>
    </w:p>
    <w:p w14:paraId="0B697E2A" w14:textId="77777777" w:rsidR="00C333B9" w:rsidRDefault="00C333B9" w:rsidP="00284FA6">
      <w:pPr>
        <w:tabs>
          <w:tab w:val="left" w:pos="3804"/>
        </w:tabs>
      </w:pPr>
    </w:p>
    <w:p w14:paraId="1CD6AF62" w14:textId="77777777" w:rsidR="00C333B9" w:rsidRDefault="00C333B9" w:rsidP="00284FA6">
      <w:pPr>
        <w:tabs>
          <w:tab w:val="left" w:pos="3804"/>
        </w:tabs>
      </w:pPr>
    </w:p>
    <w:p w14:paraId="3E4B3754" w14:textId="77777777" w:rsidR="00C333B9" w:rsidRDefault="00C333B9" w:rsidP="00284FA6">
      <w:pPr>
        <w:tabs>
          <w:tab w:val="left" w:pos="3804"/>
        </w:tabs>
      </w:pPr>
    </w:p>
    <w:p w14:paraId="3276612E" w14:textId="77777777" w:rsidR="00C333B9" w:rsidRDefault="00C333B9" w:rsidP="00284FA6">
      <w:pPr>
        <w:tabs>
          <w:tab w:val="left" w:pos="3804"/>
        </w:tabs>
      </w:pPr>
    </w:p>
    <w:p w14:paraId="43FCD74A" w14:textId="77777777" w:rsidR="00C333B9" w:rsidRDefault="00C333B9" w:rsidP="00284FA6">
      <w:pPr>
        <w:tabs>
          <w:tab w:val="left" w:pos="3804"/>
        </w:tabs>
      </w:pPr>
    </w:p>
    <w:p w14:paraId="76C314FB" w14:textId="77777777" w:rsidR="00C333B9" w:rsidRDefault="00C333B9" w:rsidP="00284FA6">
      <w:pPr>
        <w:tabs>
          <w:tab w:val="left" w:pos="3804"/>
        </w:tabs>
      </w:pPr>
    </w:p>
    <w:p w14:paraId="2FFACD4E" w14:textId="77777777" w:rsidR="00C333B9" w:rsidRDefault="00C333B9" w:rsidP="00284FA6">
      <w:pPr>
        <w:tabs>
          <w:tab w:val="left" w:pos="3804"/>
        </w:tabs>
      </w:pPr>
    </w:p>
    <w:p w14:paraId="5B0EFCF2" w14:textId="77777777" w:rsidR="00C333B9" w:rsidRDefault="00C333B9" w:rsidP="00284FA6">
      <w:pPr>
        <w:tabs>
          <w:tab w:val="left" w:pos="3804"/>
        </w:tabs>
      </w:pPr>
    </w:p>
    <w:p w14:paraId="5D9FCEED" w14:textId="77777777" w:rsidR="00C333B9" w:rsidRDefault="00C333B9" w:rsidP="00284FA6">
      <w:pPr>
        <w:tabs>
          <w:tab w:val="left" w:pos="3804"/>
        </w:tabs>
      </w:pPr>
    </w:p>
    <w:p w14:paraId="589DF5AE" w14:textId="77777777" w:rsidR="00C333B9" w:rsidRDefault="00C333B9" w:rsidP="00284FA6">
      <w:pPr>
        <w:tabs>
          <w:tab w:val="left" w:pos="3804"/>
        </w:tabs>
      </w:pPr>
    </w:p>
    <w:p w14:paraId="3B41A62A" w14:textId="77777777" w:rsidR="00C333B9" w:rsidRDefault="00C333B9" w:rsidP="00284FA6">
      <w:pPr>
        <w:tabs>
          <w:tab w:val="left" w:pos="3804"/>
        </w:tabs>
      </w:pPr>
    </w:p>
    <w:p w14:paraId="1F408768" w14:textId="77777777" w:rsidR="00C333B9" w:rsidRDefault="00C333B9" w:rsidP="00284FA6">
      <w:pPr>
        <w:tabs>
          <w:tab w:val="left" w:pos="3804"/>
        </w:tabs>
      </w:pPr>
    </w:p>
    <w:p w14:paraId="0D741A8F" w14:textId="77777777" w:rsidR="00C333B9" w:rsidRDefault="00C333B9" w:rsidP="00284FA6">
      <w:pPr>
        <w:tabs>
          <w:tab w:val="left" w:pos="3804"/>
        </w:tabs>
      </w:pPr>
    </w:p>
    <w:p w14:paraId="33453F79" w14:textId="77777777" w:rsidR="00C333B9" w:rsidRDefault="00C333B9" w:rsidP="00284FA6">
      <w:pPr>
        <w:tabs>
          <w:tab w:val="left" w:pos="3804"/>
        </w:tabs>
      </w:pPr>
    </w:p>
    <w:p w14:paraId="6C6599C2" w14:textId="77777777" w:rsidR="00C333B9" w:rsidRDefault="00C333B9" w:rsidP="00284FA6">
      <w:pPr>
        <w:tabs>
          <w:tab w:val="left" w:pos="3804"/>
        </w:tabs>
      </w:pPr>
    </w:p>
    <w:p w14:paraId="7BECD16F" w14:textId="77777777" w:rsidR="00C333B9" w:rsidRDefault="00C333B9" w:rsidP="00284FA6">
      <w:pPr>
        <w:tabs>
          <w:tab w:val="left" w:pos="3804"/>
        </w:tabs>
      </w:pPr>
    </w:p>
    <w:p w14:paraId="6B1477E5" w14:textId="77777777" w:rsidR="00C333B9" w:rsidRDefault="00C333B9" w:rsidP="00284FA6">
      <w:pPr>
        <w:tabs>
          <w:tab w:val="left" w:pos="3804"/>
        </w:tabs>
      </w:pPr>
    </w:p>
    <w:p w14:paraId="79AEEB77" w14:textId="77777777" w:rsidR="00C333B9" w:rsidRDefault="00C333B9" w:rsidP="00284FA6">
      <w:pPr>
        <w:tabs>
          <w:tab w:val="left" w:pos="3804"/>
        </w:tabs>
      </w:pPr>
    </w:p>
    <w:p w14:paraId="0CB2ED6A" w14:textId="77777777" w:rsidR="00C333B9" w:rsidRDefault="00C333B9" w:rsidP="00284FA6">
      <w:pPr>
        <w:tabs>
          <w:tab w:val="left" w:pos="3804"/>
        </w:tabs>
      </w:pPr>
    </w:p>
    <w:p w14:paraId="19A8CE62" w14:textId="77777777" w:rsidR="00C333B9" w:rsidRDefault="00C333B9" w:rsidP="00284FA6">
      <w:pPr>
        <w:tabs>
          <w:tab w:val="left" w:pos="3804"/>
        </w:tabs>
      </w:pPr>
    </w:p>
    <w:p w14:paraId="7C8563BC" w14:textId="77777777" w:rsidR="00C333B9" w:rsidRDefault="00C333B9" w:rsidP="00284FA6">
      <w:pPr>
        <w:tabs>
          <w:tab w:val="left" w:pos="3804"/>
        </w:tabs>
      </w:pPr>
    </w:p>
    <w:p w14:paraId="32602C62" w14:textId="77777777" w:rsidR="00C333B9" w:rsidRDefault="00C333B9" w:rsidP="00284FA6">
      <w:pPr>
        <w:tabs>
          <w:tab w:val="left" w:pos="3804"/>
        </w:tabs>
      </w:pPr>
    </w:p>
    <w:p w14:paraId="6D4AA805" w14:textId="77777777" w:rsidR="00C333B9" w:rsidRDefault="00C333B9" w:rsidP="00284FA6">
      <w:pPr>
        <w:tabs>
          <w:tab w:val="left" w:pos="3804"/>
        </w:tabs>
      </w:pPr>
    </w:p>
    <w:p w14:paraId="3ECD9E04" w14:textId="77777777" w:rsidR="00C333B9" w:rsidRDefault="00C333B9" w:rsidP="00284FA6">
      <w:pPr>
        <w:tabs>
          <w:tab w:val="left" w:pos="3804"/>
        </w:tabs>
      </w:pPr>
    </w:p>
    <w:p w14:paraId="6BB11499" w14:textId="77777777" w:rsidR="00C333B9" w:rsidRDefault="00C333B9" w:rsidP="00284FA6">
      <w:pPr>
        <w:tabs>
          <w:tab w:val="left" w:pos="3804"/>
        </w:tabs>
      </w:pPr>
    </w:p>
    <w:p w14:paraId="015287DC" w14:textId="77777777" w:rsidR="00C333B9" w:rsidRDefault="00C333B9" w:rsidP="00284FA6">
      <w:pPr>
        <w:tabs>
          <w:tab w:val="left" w:pos="3804"/>
        </w:tabs>
      </w:pPr>
    </w:p>
    <w:p w14:paraId="6FF43699" w14:textId="77777777" w:rsidR="00C333B9" w:rsidRDefault="00C333B9" w:rsidP="00284FA6">
      <w:pPr>
        <w:tabs>
          <w:tab w:val="left" w:pos="3804"/>
        </w:tabs>
      </w:pPr>
    </w:p>
    <w:p w14:paraId="4997E90B" w14:textId="77777777" w:rsidR="00C333B9" w:rsidRDefault="00C333B9" w:rsidP="00284FA6">
      <w:pPr>
        <w:tabs>
          <w:tab w:val="left" w:pos="3804"/>
        </w:tabs>
      </w:pPr>
    </w:p>
    <w:p w14:paraId="5A31B2F6" w14:textId="77777777" w:rsidR="00C333B9" w:rsidRDefault="00C333B9" w:rsidP="00284FA6">
      <w:pPr>
        <w:tabs>
          <w:tab w:val="left" w:pos="3804"/>
        </w:tabs>
      </w:pPr>
    </w:p>
    <w:p w14:paraId="2BFC6898" w14:textId="77777777" w:rsidR="00C333B9" w:rsidRDefault="00C333B9" w:rsidP="00284FA6">
      <w:pPr>
        <w:tabs>
          <w:tab w:val="left" w:pos="3804"/>
        </w:tabs>
      </w:pPr>
    </w:p>
    <w:p w14:paraId="362D8C0D" w14:textId="77777777" w:rsidR="00C333B9" w:rsidRDefault="00C333B9" w:rsidP="00284FA6">
      <w:pPr>
        <w:tabs>
          <w:tab w:val="left" w:pos="3804"/>
        </w:tabs>
      </w:pPr>
    </w:p>
    <w:p w14:paraId="3EAA5C57" w14:textId="77777777" w:rsidR="00C333B9" w:rsidRDefault="00C333B9" w:rsidP="00284FA6">
      <w:pPr>
        <w:tabs>
          <w:tab w:val="left" w:pos="3804"/>
        </w:tabs>
      </w:pPr>
    </w:p>
    <w:p w14:paraId="68643FE7" w14:textId="77777777" w:rsidR="00C333B9" w:rsidRDefault="00C333B9" w:rsidP="00284FA6">
      <w:pPr>
        <w:tabs>
          <w:tab w:val="left" w:pos="3804"/>
        </w:tabs>
      </w:pPr>
    </w:p>
    <w:p w14:paraId="0604BFB5" w14:textId="77777777" w:rsidR="00C333B9" w:rsidRDefault="00C333B9" w:rsidP="00284FA6">
      <w:pPr>
        <w:tabs>
          <w:tab w:val="left" w:pos="3804"/>
        </w:tabs>
      </w:pPr>
    </w:p>
    <w:p w14:paraId="1C4076C2" w14:textId="77777777" w:rsidR="00C333B9" w:rsidRDefault="00C333B9" w:rsidP="00284FA6">
      <w:pPr>
        <w:tabs>
          <w:tab w:val="left" w:pos="3804"/>
        </w:tabs>
      </w:pPr>
    </w:p>
    <w:p w14:paraId="7C455A16" w14:textId="77777777" w:rsidR="00C333B9" w:rsidRDefault="00C333B9" w:rsidP="00284FA6">
      <w:pPr>
        <w:tabs>
          <w:tab w:val="left" w:pos="3804"/>
        </w:tabs>
      </w:pPr>
    </w:p>
    <w:p w14:paraId="45112E39" w14:textId="77777777" w:rsidR="00C333B9" w:rsidRDefault="00C333B9" w:rsidP="00284FA6">
      <w:pPr>
        <w:tabs>
          <w:tab w:val="left" w:pos="3804"/>
        </w:tabs>
      </w:pPr>
    </w:p>
    <w:p w14:paraId="5C4BC659" w14:textId="77777777" w:rsidR="00C333B9" w:rsidRDefault="00C333B9" w:rsidP="00284FA6">
      <w:pPr>
        <w:tabs>
          <w:tab w:val="left" w:pos="3804"/>
        </w:tabs>
      </w:pPr>
    </w:p>
    <w:p w14:paraId="78D0B640" w14:textId="77777777" w:rsidR="00C333B9" w:rsidRDefault="00C333B9" w:rsidP="00284FA6">
      <w:pPr>
        <w:tabs>
          <w:tab w:val="left" w:pos="3804"/>
        </w:tabs>
      </w:pPr>
    </w:p>
    <w:p w14:paraId="05E93846" w14:textId="77777777" w:rsidR="00C333B9" w:rsidRDefault="00C333B9" w:rsidP="00284FA6">
      <w:pPr>
        <w:tabs>
          <w:tab w:val="left" w:pos="3804"/>
        </w:tabs>
      </w:pPr>
    </w:p>
    <w:p w14:paraId="7C599329" w14:textId="77777777" w:rsidR="00C333B9" w:rsidRDefault="00C333B9" w:rsidP="00284FA6">
      <w:pPr>
        <w:tabs>
          <w:tab w:val="left" w:pos="3804"/>
        </w:tabs>
      </w:pPr>
    </w:p>
    <w:p w14:paraId="3719C6F4" w14:textId="77777777" w:rsidR="00C333B9" w:rsidRDefault="00C333B9" w:rsidP="00284FA6">
      <w:pPr>
        <w:tabs>
          <w:tab w:val="left" w:pos="3804"/>
        </w:tabs>
      </w:pPr>
    </w:p>
    <w:p w14:paraId="5578A105" w14:textId="77777777" w:rsidR="00C333B9" w:rsidRDefault="00C333B9" w:rsidP="00284FA6">
      <w:pPr>
        <w:tabs>
          <w:tab w:val="left" w:pos="3804"/>
        </w:tabs>
      </w:pPr>
    </w:p>
    <w:p w14:paraId="3E73F04A" w14:textId="77777777" w:rsidR="00C333B9" w:rsidRDefault="00C333B9" w:rsidP="00284FA6">
      <w:pPr>
        <w:tabs>
          <w:tab w:val="left" w:pos="3804"/>
        </w:tabs>
      </w:pPr>
    </w:p>
    <w:p w14:paraId="2FD50059" w14:textId="77777777" w:rsidR="00C333B9" w:rsidRDefault="00C333B9" w:rsidP="00284FA6">
      <w:pPr>
        <w:tabs>
          <w:tab w:val="left" w:pos="3804"/>
        </w:tabs>
      </w:pPr>
    </w:p>
    <w:p w14:paraId="24EB710F" w14:textId="77777777" w:rsidR="00C333B9" w:rsidRDefault="00C333B9" w:rsidP="00284FA6">
      <w:pPr>
        <w:tabs>
          <w:tab w:val="left" w:pos="3804"/>
        </w:tabs>
      </w:pPr>
    </w:p>
    <w:p w14:paraId="47473806" w14:textId="77777777" w:rsidR="00C333B9" w:rsidRDefault="00C333B9" w:rsidP="00284FA6">
      <w:pPr>
        <w:tabs>
          <w:tab w:val="left" w:pos="3804"/>
        </w:tabs>
      </w:pPr>
    </w:p>
    <w:p w14:paraId="4A62656C" w14:textId="77777777" w:rsidR="00C333B9" w:rsidRDefault="00C333B9" w:rsidP="00284FA6">
      <w:pPr>
        <w:tabs>
          <w:tab w:val="left" w:pos="3804"/>
        </w:tabs>
      </w:pPr>
    </w:p>
    <w:p w14:paraId="2BDDEFE7" w14:textId="77777777" w:rsidR="00C333B9" w:rsidRDefault="00C333B9" w:rsidP="00284FA6">
      <w:pPr>
        <w:tabs>
          <w:tab w:val="left" w:pos="3804"/>
        </w:tabs>
      </w:pPr>
    </w:p>
    <w:p w14:paraId="1FAC69D8" w14:textId="77777777" w:rsidR="00C333B9" w:rsidRDefault="00C333B9" w:rsidP="00284FA6">
      <w:pPr>
        <w:tabs>
          <w:tab w:val="left" w:pos="3804"/>
        </w:tabs>
      </w:pPr>
    </w:p>
    <w:p w14:paraId="2DA8892B" w14:textId="77777777" w:rsidR="00C333B9" w:rsidRDefault="00C333B9" w:rsidP="00284FA6">
      <w:pPr>
        <w:tabs>
          <w:tab w:val="left" w:pos="3804"/>
        </w:tabs>
      </w:pPr>
    </w:p>
    <w:p w14:paraId="4A5120D5" w14:textId="77777777" w:rsidR="00C333B9" w:rsidRDefault="00C333B9" w:rsidP="00284FA6">
      <w:pPr>
        <w:tabs>
          <w:tab w:val="left" w:pos="3804"/>
        </w:tabs>
      </w:pPr>
    </w:p>
    <w:p w14:paraId="40EB445B" w14:textId="77777777" w:rsidR="00C333B9" w:rsidRDefault="00C333B9" w:rsidP="00284FA6">
      <w:pPr>
        <w:tabs>
          <w:tab w:val="left" w:pos="3804"/>
        </w:tabs>
      </w:pPr>
    </w:p>
    <w:p w14:paraId="4947EC09" w14:textId="77777777" w:rsidR="00C333B9" w:rsidRDefault="00C333B9" w:rsidP="00284FA6">
      <w:pPr>
        <w:tabs>
          <w:tab w:val="left" w:pos="3804"/>
        </w:tabs>
      </w:pPr>
    </w:p>
    <w:p w14:paraId="41ADD4C6" w14:textId="77777777" w:rsidR="00C333B9" w:rsidRDefault="00C333B9" w:rsidP="00284FA6">
      <w:pPr>
        <w:tabs>
          <w:tab w:val="left" w:pos="3804"/>
        </w:tabs>
      </w:pPr>
    </w:p>
    <w:p w14:paraId="5DE6CA64" w14:textId="77777777" w:rsidR="00C333B9" w:rsidRDefault="00C333B9" w:rsidP="00284FA6">
      <w:pPr>
        <w:tabs>
          <w:tab w:val="left" w:pos="3804"/>
        </w:tabs>
      </w:pPr>
    </w:p>
    <w:p w14:paraId="6A3C106D" w14:textId="77777777" w:rsidR="00C333B9" w:rsidRDefault="00C333B9" w:rsidP="00284FA6">
      <w:pPr>
        <w:tabs>
          <w:tab w:val="left" w:pos="3804"/>
        </w:tabs>
      </w:pPr>
    </w:p>
    <w:p w14:paraId="003BFD38" w14:textId="77777777" w:rsidR="00C333B9" w:rsidRDefault="00C333B9" w:rsidP="00284FA6">
      <w:pPr>
        <w:tabs>
          <w:tab w:val="left" w:pos="3804"/>
        </w:tabs>
      </w:pPr>
    </w:p>
    <w:p w14:paraId="4D731D5C" w14:textId="77777777" w:rsidR="00C333B9" w:rsidRDefault="00C333B9" w:rsidP="00284FA6">
      <w:pPr>
        <w:tabs>
          <w:tab w:val="left" w:pos="3804"/>
        </w:tabs>
      </w:pPr>
    </w:p>
    <w:p w14:paraId="597D8082" w14:textId="77777777" w:rsidR="00C333B9" w:rsidRDefault="00C333B9" w:rsidP="00284FA6">
      <w:pPr>
        <w:tabs>
          <w:tab w:val="left" w:pos="3804"/>
        </w:tabs>
      </w:pPr>
    </w:p>
    <w:p w14:paraId="2C9868CF" w14:textId="77777777" w:rsidR="00C333B9" w:rsidRDefault="00C333B9" w:rsidP="00284FA6">
      <w:pPr>
        <w:tabs>
          <w:tab w:val="left" w:pos="3804"/>
        </w:tabs>
      </w:pPr>
    </w:p>
    <w:p w14:paraId="19488D52" w14:textId="77777777" w:rsidR="00C333B9" w:rsidRDefault="00C333B9" w:rsidP="00284FA6">
      <w:pPr>
        <w:tabs>
          <w:tab w:val="left" w:pos="3804"/>
        </w:tabs>
      </w:pPr>
    </w:p>
    <w:p w14:paraId="49D371D1" w14:textId="77777777" w:rsidR="00C333B9" w:rsidRDefault="00C333B9" w:rsidP="00284FA6">
      <w:pPr>
        <w:tabs>
          <w:tab w:val="left" w:pos="3804"/>
        </w:tabs>
      </w:pPr>
    </w:p>
    <w:p w14:paraId="6ADA33EC" w14:textId="77777777" w:rsidR="00C333B9" w:rsidRDefault="00C333B9" w:rsidP="00284FA6">
      <w:pPr>
        <w:tabs>
          <w:tab w:val="left" w:pos="3804"/>
        </w:tabs>
      </w:pPr>
    </w:p>
    <w:p w14:paraId="3128385A" w14:textId="77777777" w:rsidR="00C333B9" w:rsidRDefault="00C333B9" w:rsidP="00284FA6">
      <w:pPr>
        <w:tabs>
          <w:tab w:val="left" w:pos="3804"/>
        </w:tabs>
      </w:pPr>
    </w:p>
    <w:p w14:paraId="6E0F3330" w14:textId="77777777" w:rsidR="00C333B9" w:rsidRDefault="00C333B9" w:rsidP="00284FA6">
      <w:pPr>
        <w:tabs>
          <w:tab w:val="left" w:pos="3804"/>
        </w:tabs>
      </w:pPr>
    </w:p>
    <w:p w14:paraId="20F27658" w14:textId="77777777" w:rsidR="00C333B9" w:rsidRDefault="00C333B9" w:rsidP="00284FA6">
      <w:pPr>
        <w:tabs>
          <w:tab w:val="left" w:pos="3804"/>
        </w:tabs>
      </w:pPr>
    </w:p>
    <w:p w14:paraId="36D34BA5" w14:textId="77777777" w:rsidR="00C333B9" w:rsidRDefault="00C333B9" w:rsidP="00284FA6">
      <w:pPr>
        <w:tabs>
          <w:tab w:val="left" w:pos="3804"/>
        </w:tabs>
      </w:pPr>
    </w:p>
    <w:p w14:paraId="09194927" w14:textId="77777777" w:rsidR="00C333B9" w:rsidRDefault="00C333B9" w:rsidP="00284FA6">
      <w:pPr>
        <w:tabs>
          <w:tab w:val="left" w:pos="3804"/>
        </w:tabs>
      </w:pPr>
    </w:p>
    <w:p w14:paraId="79E428DC" w14:textId="77777777" w:rsidR="00C333B9" w:rsidRDefault="00C333B9" w:rsidP="00284FA6">
      <w:pPr>
        <w:tabs>
          <w:tab w:val="left" w:pos="3804"/>
        </w:tabs>
      </w:pPr>
    </w:p>
    <w:p w14:paraId="47DEE460" w14:textId="77777777" w:rsidR="00C333B9" w:rsidRDefault="00C333B9" w:rsidP="00284FA6">
      <w:pPr>
        <w:tabs>
          <w:tab w:val="left" w:pos="3804"/>
        </w:tabs>
      </w:pPr>
    </w:p>
    <w:p w14:paraId="157B42FA" w14:textId="77777777" w:rsidR="00C333B9" w:rsidRDefault="00C333B9" w:rsidP="00284FA6">
      <w:pPr>
        <w:tabs>
          <w:tab w:val="left" w:pos="3804"/>
        </w:tabs>
      </w:pPr>
    </w:p>
    <w:p w14:paraId="0BAF1688" w14:textId="77777777" w:rsidR="00C333B9" w:rsidRDefault="00C333B9" w:rsidP="00284FA6">
      <w:pPr>
        <w:tabs>
          <w:tab w:val="left" w:pos="3804"/>
        </w:tabs>
      </w:pPr>
    </w:p>
    <w:p w14:paraId="3B3FBE7C" w14:textId="77777777" w:rsidR="00C333B9" w:rsidRDefault="00C333B9" w:rsidP="00284FA6">
      <w:pPr>
        <w:tabs>
          <w:tab w:val="left" w:pos="3804"/>
        </w:tabs>
      </w:pPr>
    </w:p>
    <w:p w14:paraId="781A44CB" w14:textId="77777777" w:rsidR="00C333B9" w:rsidRDefault="00C333B9" w:rsidP="00284FA6">
      <w:pPr>
        <w:tabs>
          <w:tab w:val="left" w:pos="3804"/>
        </w:tabs>
      </w:pPr>
    </w:p>
    <w:p w14:paraId="5A308DA4" w14:textId="77777777" w:rsidR="00C333B9" w:rsidRDefault="00C333B9" w:rsidP="00284FA6">
      <w:pPr>
        <w:tabs>
          <w:tab w:val="left" w:pos="3804"/>
        </w:tabs>
      </w:pPr>
    </w:p>
    <w:p w14:paraId="603DD280" w14:textId="77777777" w:rsidR="00C333B9" w:rsidRDefault="00C333B9" w:rsidP="00284FA6">
      <w:pPr>
        <w:tabs>
          <w:tab w:val="left" w:pos="3804"/>
        </w:tabs>
      </w:pPr>
    </w:p>
    <w:p w14:paraId="1AFEF414" w14:textId="77777777" w:rsidR="00C333B9" w:rsidRDefault="00C333B9" w:rsidP="00284FA6">
      <w:pPr>
        <w:tabs>
          <w:tab w:val="left" w:pos="3804"/>
        </w:tabs>
      </w:pPr>
    </w:p>
    <w:p w14:paraId="40A27A44" w14:textId="77777777" w:rsidR="00C333B9" w:rsidRDefault="00C333B9" w:rsidP="00284FA6">
      <w:pPr>
        <w:tabs>
          <w:tab w:val="left" w:pos="3804"/>
        </w:tabs>
      </w:pPr>
    </w:p>
    <w:p w14:paraId="1A0FD61B" w14:textId="77777777" w:rsidR="00C333B9" w:rsidRDefault="00C333B9" w:rsidP="00284FA6">
      <w:pPr>
        <w:tabs>
          <w:tab w:val="left" w:pos="3804"/>
        </w:tabs>
      </w:pPr>
    </w:p>
    <w:p w14:paraId="41D99E51" w14:textId="77777777" w:rsidR="00C333B9" w:rsidRDefault="00C333B9" w:rsidP="00284FA6">
      <w:pPr>
        <w:tabs>
          <w:tab w:val="left" w:pos="3804"/>
        </w:tabs>
      </w:pPr>
    </w:p>
    <w:p w14:paraId="66984C41" w14:textId="77777777" w:rsidR="00C333B9" w:rsidRDefault="00C333B9" w:rsidP="00284FA6">
      <w:pPr>
        <w:tabs>
          <w:tab w:val="left" w:pos="3804"/>
        </w:tabs>
      </w:pPr>
    </w:p>
    <w:p w14:paraId="02498E54" w14:textId="77777777" w:rsidR="00C333B9" w:rsidRDefault="00C333B9" w:rsidP="00284FA6">
      <w:pPr>
        <w:tabs>
          <w:tab w:val="left" w:pos="3804"/>
        </w:tabs>
      </w:pPr>
    </w:p>
    <w:p w14:paraId="4008625D" w14:textId="77777777" w:rsidR="00C333B9" w:rsidRDefault="00C333B9" w:rsidP="00284FA6">
      <w:pPr>
        <w:tabs>
          <w:tab w:val="left" w:pos="3804"/>
        </w:tabs>
      </w:pPr>
    </w:p>
    <w:p w14:paraId="7F6BC7E9" w14:textId="77777777" w:rsidR="00C333B9" w:rsidRDefault="00C333B9" w:rsidP="00284FA6">
      <w:pPr>
        <w:tabs>
          <w:tab w:val="left" w:pos="3804"/>
        </w:tabs>
      </w:pPr>
    </w:p>
    <w:p w14:paraId="2DD043AF" w14:textId="77777777" w:rsidR="00C333B9" w:rsidRDefault="00C333B9" w:rsidP="00284FA6">
      <w:pPr>
        <w:tabs>
          <w:tab w:val="left" w:pos="3804"/>
        </w:tabs>
      </w:pPr>
    </w:p>
    <w:p w14:paraId="785381C2" w14:textId="77777777" w:rsidR="00C333B9" w:rsidRDefault="00C333B9" w:rsidP="00284FA6">
      <w:pPr>
        <w:tabs>
          <w:tab w:val="left" w:pos="3804"/>
        </w:tabs>
      </w:pPr>
    </w:p>
    <w:p w14:paraId="17FF8B57" w14:textId="77777777" w:rsidR="00C333B9" w:rsidRDefault="00C333B9" w:rsidP="00284FA6">
      <w:pPr>
        <w:tabs>
          <w:tab w:val="left" w:pos="3804"/>
        </w:tabs>
      </w:pPr>
    </w:p>
    <w:p w14:paraId="7EFF3DAA" w14:textId="77777777" w:rsidR="00C333B9" w:rsidRDefault="00C333B9" w:rsidP="00284FA6">
      <w:pPr>
        <w:tabs>
          <w:tab w:val="left" w:pos="3804"/>
        </w:tabs>
      </w:pPr>
    </w:p>
    <w:p w14:paraId="5601FB04" w14:textId="77777777" w:rsidR="00C333B9" w:rsidRDefault="00C333B9" w:rsidP="00284FA6">
      <w:pPr>
        <w:tabs>
          <w:tab w:val="left" w:pos="3804"/>
        </w:tabs>
      </w:pPr>
    </w:p>
    <w:p w14:paraId="30740E39" w14:textId="77777777" w:rsidR="00C333B9" w:rsidRDefault="00C333B9" w:rsidP="00284FA6">
      <w:pPr>
        <w:tabs>
          <w:tab w:val="left" w:pos="3804"/>
        </w:tabs>
      </w:pPr>
    </w:p>
    <w:p w14:paraId="46B626C0" w14:textId="77777777" w:rsidR="00C333B9" w:rsidRDefault="00C333B9" w:rsidP="00284FA6">
      <w:pPr>
        <w:tabs>
          <w:tab w:val="left" w:pos="3804"/>
        </w:tabs>
      </w:pPr>
    </w:p>
    <w:p w14:paraId="02387126" w14:textId="77777777" w:rsidR="00C333B9" w:rsidRDefault="00C333B9" w:rsidP="00284FA6">
      <w:pPr>
        <w:tabs>
          <w:tab w:val="left" w:pos="3804"/>
        </w:tabs>
      </w:pPr>
    </w:p>
    <w:p w14:paraId="64EF40EA" w14:textId="77777777" w:rsidR="00C333B9" w:rsidRDefault="00C333B9" w:rsidP="00284FA6">
      <w:pPr>
        <w:tabs>
          <w:tab w:val="left" w:pos="3804"/>
        </w:tabs>
      </w:pPr>
    </w:p>
    <w:p w14:paraId="3D531702" w14:textId="77777777" w:rsidR="00C333B9" w:rsidRDefault="00C333B9" w:rsidP="00284FA6">
      <w:pPr>
        <w:tabs>
          <w:tab w:val="left" w:pos="3804"/>
        </w:tabs>
      </w:pPr>
    </w:p>
    <w:p w14:paraId="0AB9BE5C" w14:textId="77777777" w:rsidR="00C333B9" w:rsidRDefault="00C333B9" w:rsidP="00284FA6">
      <w:pPr>
        <w:tabs>
          <w:tab w:val="left" w:pos="3804"/>
        </w:tabs>
      </w:pPr>
    </w:p>
    <w:p w14:paraId="3080ACAB" w14:textId="77777777" w:rsidR="00C333B9" w:rsidRDefault="00C333B9" w:rsidP="00284FA6">
      <w:pPr>
        <w:tabs>
          <w:tab w:val="left" w:pos="3804"/>
        </w:tabs>
      </w:pPr>
    </w:p>
    <w:p w14:paraId="152A9B4B" w14:textId="77777777" w:rsidR="00C333B9" w:rsidRDefault="00C333B9" w:rsidP="00284FA6">
      <w:pPr>
        <w:tabs>
          <w:tab w:val="left" w:pos="3804"/>
        </w:tabs>
      </w:pPr>
    </w:p>
    <w:p w14:paraId="3A48F7C4" w14:textId="77777777" w:rsidR="00C333B9" w:rsidRDefault="00C333B9" w:rsidP="00284FA6">
      <w:pPr>
        <w:tabs>
          <w:tab w:val="left" w:pos="3804"/>
        </w:tabs>
      </w:pPr>
    </w:p>
    <w:p w14:paraId="264F94E3" w14:textId="77777777" w:rsidR="00C333B9" w:rsidRDefault="00C333B9" w:rsidP="00284FA6">
      <w:pPr>
        <w:tabs>
          <w:tab w:val="left" w:pos="3804"/>
        </w:tabs>
      </w:pPr>
    </w:p>
    <w:p w14:paraId="30738047" w14:textId="77777777" w:rsidR="00C333B9" w:rsidRDefault="00C333B9" w:rsidP="00284FA6">
      <w:pPr>
        <w:tabs>
          <w:tab w:val="left" w:pos="3804"/>
        </w:tabs>
      </w:pPr>
    </w:p>
    <w:p w14:paraId="3CBC006F" w14:textId="77777777" w:rsidR="00C333B9" w:rsidRDefault="00C333B9" w:rsidP="00284FA6">
      <w:pPr>
        <w:tabs>
          <w:tab w:val="left" w:pos="3804"/>
        </w:tabs>
      </w:pPr>
    </w:p>
    <w:p w14:paraId="4EDBDF4D" w14:textId="77777777" w:rsidR="00C333B9" w:rsidRDefault="00C333B9" w:rsidP="00284FA6">
      <w:pPr>
        <w:tabs>
          <w:tab w:val="left" w:pos="3804"/>
        </w:tabs>
      </w:pPr>
    </w:p>
    <w:p w14:paraId="34494558" w14:textId="77777777" w:rsidR="00C333B9" w:rsidRDefault="00C333B9" w:rsidP="00284FA6">
      <w:pPr>
        <w:tabs>
          <w:tab w:val="left" w:pos="3804"/>
        </w:tabs>
      </w:pPr>
    </w:p>
    <w:p w14:paraId="6EA38912" w14:textId="77777777" w:rsidR="00C333B9" w:rsidRDefault="00C333B9" w:rsidP="00284FA6">
      <w:pPr>
        <w:tabs>
          <w:tab w:val="left" w:pos="3804"/>
        </w:tabs>
      </w:pPr>
    </w:p>
    <w:p w14:paraId="1453571A" w14:textId="77777777" w:rsidR="00C333B9" w:rsidRDefault="00C333B9" w:rsidP="00284FA6">
      <w:pPr>
        <w:tabs>
          <w:tab w:val="left" w:pos="3804"/>
        </w:tabs>
      </w:pPr>
    </w:p>
    <w:p w14:paraId="4FB07108" w14:textId="77777777" w:rsidR="00C333B9" w:rsidRDefault="00C333B9" w:rsidP="00284FA6">
      <w:pPr>
        <w:tabs>
          <w:tab w:val="left" w:pos="3804"/>
        </w:tabs>
      </w:pPr>
    </w:p>
    <w:p w14:paraId="28AE29D0" w14:textId="77777777" w:rsidR="00C333B9" w:rsidRDefault="00C333B9" w:rsidP="00284FA6">
      <w:pPr>
        <w:tabs>
          <w:tab w:val="left" w:pos="3804"/>
        </w:tabs>
      </w:pPr>
    </w:p>
    <w:p w14:paraId="19B3DE74" w14:textId="77777777" w:rsidR="00C333B9" w:rsidRDefault="00C333B9" w:rsidP="00284FA6">
      <w:pPr>
        <w:tabs>
          <w:tab w:val="left" w:pos="3804"/>
        </w:tabs>
      </w:pPr>
    </w:p>
    <w:p w14:paraId="09017A8C" w14:textId="77777777" w:rsidR="00C333B9" w:rsidRDefault="00C333B9" w:rsidP="00284FA6">
      <w:pPr>
        <w:tabs>
          <w:tab w:val="left" w:pos="3804"/>
        </w:tabs>
      </w:pPr>
    </w:p>
    <w:p w14:paraId="240EA44E" w14:textId="77777777" w:rsidR="00C333B9" w:rsidRDefault="00C333B9" w:rsidP="00284FA6">
      <w:pPr>
        <w:tabs>
          <w:tab w:val="left" w:pos="3804"/>
        </w:tabs>
      </w:pPr>
    </w:p>
    <w:p w14:paraId="10BC2527" w14:textId="77777777" w:rsidR="00C333B9" w:rsidRDefault="00C333B9" w:rsidP="00284FA6">
      <w:pPr>
        <w:tabs>
          <w:tab w:val="left" w:pos="3804"/>
        </w:tabs>
      </w:pPr>
    </w:p>
    <w:p w14:paraId="5AC152C1" w14:textId="77777777" w:rsidR="00C333B9" w:rsidRDefault="00C333B9" w:rsidP="00284FA6">
      <w:pPr>
        <w:tabs>
          <w:tab w:val="left" w:pos="3804"/>
        </w:tabs>
      </w:pPr>
    </w:p>
    <w:p w14:paraId="58145C9C" w14:textId="77777777" w:rsidR="00C333B9" w:rsidRDefault="00C333B9" w:rsidP="00284FA6">
      <w:pPr>
        <w:tabs>
          <w:tab w:val="left" w:pos="3804"/>
        </w:tabs>
      </w:pPr>
    </w:p>
    <w:p w14:paraId="2E828218" w14:textId="77777777" w:rsidR="00C333B9" w:rsidRDefault="00C333B9" w:rsidP="00284FA6">
      <w:pPr>
        <w:tabs>
          <w:tab w:val="left" w:pos="3804"/>
        </w:tabs>
      </w:pPr>
    </w:p>
    <w:p w14:paraId="3E0C5507" w14:textId="77777777" w:rsidR="00C333B9" w:rsidRDefault="00C333B9" w:rsidP="00284FA6">
      <w:pPr>
        <w:tabs>
          <w:tab w:val="left" w:pos="3804"/>
        </w:tabs>
      </w:pPr>
    </w:p>
    <w:p w14:paraId="39EA4CBC" w14:textId="77777777" w:rsidR="00C333B9" w:rsidRDefault="00C333B9" w:rsidP="00284FA6">
      <w:pPr>
        <w:tabs>
          <w:tab w:val="left" w:pos="3804"/>
        </w:tabs>
      </w:pPr>
    </w:p>
    <w:p w14:paraId="36A9ED7E" w14:textId="77777777" w:rsidR="00C333B9" w:rsidRDefault="00C333B9" w:rsidP="00284FA6">
      <w:pPr>
        <w:tabs>
          <w:tab w:val="left" w:pos="3804"/>
        </w:tabs>
      </w:pPr>
    </w:p>
    <w:p w14:paraId="5B58F928" w14:textId="77777777" w:rsidR="00C333B9" w:rsidRDefault="00C333B9" w:rsidP="00284FA6">
      <w:pPr>
        <w:tabs>
          <w:tab w:val="left" w:pos="3804"/>
        </w:tabs>
      </w:pPr>
    </w:p>
    <w:p w14:paraId="70461E0E" w14:textId="77777777" w:rsidR="00C333B9" w:rsidRDefault="00C333B9" w:rsidP="00284FA6">
      <w:pPr>
        <w:tabs>
          <w:tab w:val="left" w:pos="3804"/>
        </w:tabs>
      </w:pPr>
    </w:p>
    <w:p w14:paraId="79809702" w14:textId="77777777" w:rsidR="00C333B9" w:rsidRDefault="00C333B9" w:rsidP="00284FA6">
      <w:pPr>
        <w:tabs>
          <w:tab w:val="left" w:pos="3804"/>
        </w:tabs>
      </w:pPr>
    </w:p>
    <w:p w14:paraId="6493E03E" w14:textId="77777777" w:rsidR="00C333B9" w:rsidRDefault="00C333B9" w:rsidP="00284FA6">
      <w:pPr>
        <w:tabs>
          <w:tab w:val="left" w:pos="3804"/>
        </w:tabs>
      </w:pPr>
    </w:p>
    <w:p w14:paraId="00744FE6" w14:textId="77777777" w:rsidR="00C333B9" w:rsidRDefault="00C333B9" w:rsidP="00284FA6">
      <w:pPr>
        <w:tabs>
          <w:tab w:val="left" w:pos="3804"/>
        </w:tabs>
      </w:pPr>
    </w:p>
    <w:p w14:paraId="2856F223" w14:textId="77777777" w:rsidR="00C333B9" w:rsidRDefault="00C333B9" w:rsidP="00284FA6">
      <w:pPr>
        <w:tabs>
          <w:tab w:val="left" w:pos="3804"/>
        </w:tabs>
      </w:pPr>
    </w:p>
    <w:p w14:paraId="0B1D443B" w14:textId="77777777" w:rsidR="00C333B9" w:rsidRDefault="00C333B9" w:rsidP="00284FA6">
      <w:pPr>
        <w:tabs>
          <w:tab w:val="left" w:pos="3804"/>
        </w:tabs>
      </w:pPr>
    </w:p>
    <w:p w14:paraId="375DDEDB" w14:textId="77777777" w:rsidR="00C333B9" w:rsidRDefault="00C333B9" w:rsidP="00284FA6">
      <w:pPr>
        <w:tabs>
          <w:tab w:val="left" w:pos="3804"/>
        </w:tabs>
      </w:pPr>
    </w:p>
    <w:p w14:paraId="25CBF47A" w14:textId="77777777" w:rsidR="00C333B9" w:rsidRDefault="00C333B9" w:rsidP="00284FA6">
      <w:pPr>
        <w:tabs>
          <w:tab w:val="left" w:pos="3804"/>
        </w:tabs>
      </w:pPr>
    </w:p>
    <w:p w14:paraId="5BDB1C6F" w14:textId="77777777" w:rsidR="00C333B9" w:rsidRDefault="00C333B9" w:rsidP="00284FA6">
      <w:pPr>
        <w:tabs>
          <w:tab w:val="left" w:pos="3804"/>
        </w:tabs>
      </w:pPr>
    </w:p>
    <w:p w14:paraId="1E2ACACF" w14:textId="77777777" w:rsidR="00C333B9" w:rsidRDefault="00C333B9" w:rsidP="00284FA6">
      <w:pPr>
        <w:tabs>
          <w:tab w:val="left" w:pos="3804"/>
        </w:tabs>
      </w:pPr>
    </w:p>
    <w:p w14:paraId="75BC9D60" w14:textId="77777777" w:rsidR="00C333B9" w:rsidRDefault="00C333B9" w:rsidP="00284FA6">
      <w:pPr>
        <w:tabs>
          <w:tab w:val="left" w:pos="3804"/>
        </w:tabs>
      </w:pPr>
    </w:p>
    <w:p w14:paraId="59394710" w14:textId="77777777" w:rsidR="00C333B9" w:rsidRDefault="00C333B9" w:rsidP="00284FA6">
      <w:pPr>
        <w:tabs>
          <w:tab w:val="left" w:pos="3804"/>
        </w:tabs>
      </w:pPr>
    </w:p>
    <w:p w14:paraId="04BDCB36" w14:textId="77777777" w:rsidR="00C333B9" w:rsidRDefault="00C333B9" w:rsidP="00284FA6">
      <w:pPr>
        <w:tabs>
          <w:tab w:val="left" w:pos="3804"/>
        </w:tabs>
      </w:pPr>
    </w:p>
    <w:p w14:paraId="570D9096" w14:textId="77777777" w:rsidR="00C333B9" w:rsidRDefault="00C333B9" w:rsidP="00284FA6">
      <w:pPr>
        <w:tabs>
          <w:tab w:val="left" w:pos="3804"/>
        </w:tabs>
      </w:pPr>
    </w:p>
    <w:p w14:paraId="01BF180E" w14:textId="77777777" w:rsidR="00C333B9" w:rsidRDefault="00C333B9" w:rsidP="00284FA6">
      <w:pPr>
        <w:tabs>
          <w:tab w:val="left" w:pos="3804"/>
        </w:tabs>
      </w:pPr>
    </w:p>
    <w:p w14:paraId="7C3C091D" w14:textId="77777777" w:rsidR="00C333B9" w:rsidRDefault="00C333B9" w:rsidP="00284FA6">
      <w:pPr>
        <w:tabs>
          <w:tab w:val="left" w:pos="3804"/>
        </w:tabs>
      </w:pPr>
    </w:p>
    <w:p w14:paraId="19342310" w14:textId="77777777" w:rsidR="00C333B9" w:rsidRDefault="00C333B9" w:rsidP="00284FA6">
      <w:pPr>
        <w:tabs>
          <w:tab w:val="left" w:pos="3804"/>
        </w:tabs>
      </w:pPr>
    </w:p>
    <w:p w14:paraId="15607268" w14:textId="77777777" w:rsidR="00C333B9" w:rsidRDefault="00C333B9" w:rsidP="00284FA6">
      <w:pPr>
        <w:tabs>
          <w:tab w:val="left" w:pos="3804"/>
        </w:tabs>
      </w:pPr>
    </w:p>
    <w:p w14:paraId="33CE973B" w14:textId="77777777" w:rsidR="00C333B9" w:rsidRDefault="00C333B9" w:rsidP="00284FA6">
      <w:pPr>
        <w:tabs>
          <w:tab w:val="left" w:pos="3804"/>
        </w:tabs>
      </w:pPr>
    </w:p>
    <w:p w14:paraId="03D1C36B" w14:textId="77777777" w:rsidR="00C333B9" w:rsidRDefault="00C333B9" w:rsidP="00284FA6">
      <w:pPr>
        <w:tabs>
          <w:tab w:val="left" w:pos="3804"/>
        </w:tabs>
      </w:pPr>
    </w:p>
    <w:p w14:paraId="1329C2DA" w14:textId="77777777" w:rsidR="00C333B9" w:rsidRDefault="00C333B9" w:rsidP="00284FA6">
      <w:pPr>
        <w:tabs>
          <w:tab w:val="left" w:pos="3804"/>
        </w:tabs>
      </w:pPr>
    </w:p>
    <w:p w14:paraId="53F81766" w14:textId="77777777" w:rsidR="00C333B9" w:rsidRDefault="00C333B9" w:rsidP="00284FA6">
      <w:pPr>
        <w:tabs>
          <w:tab w:val="left" w:pos="3804"/>
        </w:tabs>
      </w:pPr>
    </w:p>
    <w:p w14:paraId="613E4B9A" w14:textId="77777777" w:rsidR="00C333B9" w:rsidRDefault="00C333B9" w:rsidP="00284FA6">
      <w:pPr>
        <w:tabs>
          <w:tab w:val="left" w:pos="3804"/>
        </w:tabs>
      </w:pPr>
    </w:p>
    <w:p w14:paraId="1D20397B" w14:textId="77777777" w:rsidR="00C333B9" w:rsidRDefault="00C333B9" w:rsidP="00284FA6">
      <w:pPr>
        <w:tabs>
          <w:tab w:val="left" w:pos="3804"/>
        </w:tabs>
      </w:pPr>
    </w:p>
    <w:p w14:paraId="466533D2" w14:textId="77777777" w:rsidR="00C333B9" w:rsidRDefault="00C333B9" w:rsidP="00284FA6">
      <w:pPr>
        <w:tabs>
          <w:tab w:val="left" w:pos="3804"/>
        </w:tabs>
      </w:pPr>
    </w:p>
    <w:p w14:paraId="1911860A" w14:textId="77777777" w:rsidR="00C333B9" w:rsidRDefault="00C333B9" w:rsidP="00284FA6">
      <w:pPr>
        <w:tabs>
          <w:tab w:val="left" w:pos="3804"/>
        </w:tabs>
      </w:pPr>
    </w:p>
    <w:p w14:paraId="26785E72" w14:textId="77777777" w:rsidR="00C333B9" w:rsidRDefault="00C333B9" w:rsidP="00284FA6">
      <w:pPr>
        <w:tabs>
          <w:tab w:val="left" w:pos="3804"/>
        </w:tabs>
      </w:pPr>
    </w:p>
    <w:p w14:paraId="16F9D716" w14:textId="77777777" w:rsidR="00C333B9" w:rsidRDefault="00C333B9" w:rsidP="00284FA6">
      <w:pPr>
        <w:tabs>
          <w:tab w:val="left" w:pos="3804"/>
        </w:tabs>
      </w:pPr>
    </w:p>
    <w:p w14:paraId="37EF30C8" w14:textId="77777777" w:rsidR="00C333B9" w:rsidRDefault="00C333B9" w:rsidP="00284FA6">
      <w:pPr>
        <w:tabs>
          <w:tab w:val="left" w:pos="3804"/>
        </w:tabs>
      </w:pPr>
    </w:p>
    <w:p w14:paraId="25D796A8" w14:textId="77777777" w:rsidR="00C333B9" w:rsidRDefault="00C333B9" w:rsidP="00284FA6">
      <w:pPr>
        <w:tabs>
          <w:tab w:val="left" w:pos="3804"/>
        </w:tabs>
      </w:pPr>
    </w:p>
    <w:p w14:paraId="632ADB9E" w14:textId="77777777" w:rsidR="00C333B9" w:rsidRDefault="00C333B9" w:rsidP="00284FA6">
      <w:pPr>
        <w:tabs>
          <w:tab w:val="left" w:pos="3804"/>
        </w:tabs>
      </w:pPr>
    </w:p>
    <w:p w14:paraId="4C7A08A3" w14:textId="77777777" w:rsidR="00C333B9" w:rsidRDefault="00C333B9" w:rsidP="00284FA6">
      <w:pPr>
        <w:tabs>
          <w:tab w:val="left" w:pos="3804"/>
        </w:tabs>
      </w:pPr>
    </w:p>
    <w:p w14:paraId="1C7CF685" w14:textId="77777777" w:rsidR="00C333B9" w:rsidRDefault="00C333B9" w:rsidP="00284FA6">
      <w:pPr>
        <w:tabs>
          <w:tab w:val="left" w:pos="3804"/>
        </w:tabs>
      </w:pPr>
    </w:p>
    <w:p w14:paraId="777EADBA" w14:textId="77777777" w:rsidR="00C333B9" w:rsidRDefault="00C333B9" w:rsidP="00284FA6">
      <w:pPr>
        <w:tabs>
          <w:tab w:val="left" w:pos="3804"/>
        </w:tabs>
      </w:pPr>
    </w:p>
    <w:p w14:paraId="7492F971" w14:textId="77777777" w:rsidR="00C333B9" w:rsidRDefault="00C333B9" w:rsidP="00284FA6">
      <w:pPr>
        <w:tabs>
          <w:tab w:val="left" w:pos="3804"/>
        </w:tabs>
      </w:pPr>
    </w:p>
    <w:p w14:paraId="3582D09B" w14:textId="77777777" w:rsidR="00C333B9" w:rsidRDefault="00C333B9" w:rsidP="00284FA6">
      <w:pPr>
        <w:tabs>
          <w:tab w:val="left" w:pos="3804"/>
        </w:tabs>
      </w:pPr>
    </w:p>
    <w:p w14:paraId="19B8B3FD" w14:textId="77777777" w:rsidR="00C333B9" w:rsidRDefault="00C333B9" w:rsidP="00284FA6">
      <w:pPr>
        <w:tabs>
          <w:tab w:val="left" w:pos="3804"/>
        </w:tabs>
      </w:pPr>
    </w:p>
    <w:p w14:paraId="1B7C75B1" w14:textId="77777777" w:rsidR="00C333B9" w:rsidRDefault="00C333B9" w:rsidP="00284FA6">
      <w:pPr>
        <w:tabs>
          <w:tab w:val="left" w:pos="3804"/>
        </w:tabs>
      </w:pPr>
    </w:p>
    <w:p w14:paraId="0D3E32DD" w14:textId="77777777" w:rsidR="00C333B9" w:rsidRDefault="00C333B9" w:rsidP="00284FA6">
      <w:pPr>
        <w:tabs>
          <w:tab w:val="left" w:pos="3804"/>
        </w:tabs>
      </w:pPr>
    </w:p>
    <w:p w14:paraId="68EFDE5A" w14:textId="77777777" w:rsidR="00C333B9" w:rsidRDefault="00C333B9" w:rsidP="00284FA6">
      <w:pPr>
        <w:tabs>
          <w:tab w:val="left" w:pos="3804"/>
        </w:tabs>
      </w:pPr>
    </w:p>
    <w:p w14:paraId="7C2A48FD" w14:textId="77777777" w:rsidR="00C333B9" w:rsidRDefault="00C333B9" w:rsidP="00284FA6">
      <w:pPr>
        <w:tabs>
          <w:tab w:val="left" w:pos="3804"/>
        </w:tabs>
      </w:pPr>
    </w:p>
    <w:p w14:paraId="73F21EF5" w14:textId="77777777" w:rsidR="00C333B9" w:rsidRDefault="00C333B9" w:rsidP="00284FA6">
      <w:pPr>
        <w:tabs>
          <w:tab w:val="left" w:pos="3804"/>
        </w:tabs>
      </w:pPr>
    </w:p>
    <w:p w14:paraId="06602518" w14:textId="77777777" w:rsidR="00C333B9" w:rsidRDefault="00C333B9" w:rsidP="00284FA6">
      <w:pPr>
        <w:tabs>
          <w:tab w:val="left" w:pos="3804"/>
        </w:tabs>
      </w:pPr>
    </w:p>
    <w:p w14:paraId="73245830" w14:textId="77777777" w:rsidR="00C333B9" w:rsidRDefault="00C333B9" w:rsidP="00284FA6">
      <w:pPr>
        <w:tabs>
          <w:tab w:val="left" w:pos="3804"/>
        </w:tabs>
      </w:pPr>
    </w:p>
    <w:p w14:paraId="521A8EBD" w14:textId="77777777" w:rsidR="00C333B9" w:rsidRDefault="00C333B9" w:rsidP="00284FA6">
      <w:pPr>
        <w:tabs>
          <w:tab w:val="left" w:pos="3804"/>
        </w:tabs>
      </w:pPr>
    </w:p>
    <w:p w14:paraId="1C62F69C" w14:textId="77777777" w:rsidR="00C333B9" w:rsidRDefault="00C333B9" w:rsidP="00284FA6">
      <w:pPr>
        <w:tabs>
          <w:tab w:val="left" w:pos="3804"/>
        </w:tabs>
      </w:pPr>
    </w:p>
    <w:p w14:paraId="38092FDD" w14:textId="77777777" w:rsidR="00C333B9" w:rsidRDefault="00C333B9" w:rsidP="00284FA6">
      <w:pPr>
        <w:tabs>
          <w:tab w:val="left" w:pos="3804"/>
        </w:tabs>
      </w:pPr>
    </w:p>
    <w:p w14:paraId="21F9E4C7" w14:textId="77777777" w:rsidR="00C333B9" w:rsidRDefault="00C333B9" w:rsidP="00284FA6">
      <w:pPr>
        <w:tabs>
          <w:tab w:val="left" w:pos="3804"/>
        </w:tabs>
      </w:pPr>
    </w:p>
    <w:p w14:paraId="136663C3" w14:textId="77777777" w:rsidR="00C333B9" w:rsidRDefault="00C333B9" w:rsidP="00284FA6">
      <w:pPr>
        <w:tabs>
          <w:tab w:val="left" w:pos="3804"/>
        </w:tabs>
      </w:pPr>
    </w:p>
    <w:p w14:paraId="63EFF3E9" w14:textId="77777777" w:rsidR="00C333B9" w:rsidRDefault="00C333B9" w:rsidP="00284FA6">
      <w:pPr>
        <w:tabs>
          <w:tab w:val="left" w:pos="3804"/>
        </w:tabs>
      </w:pPr>
    </w:p>
    <w:p w14:paraId="028B8A1B" w14:textId="77777777" w:rsidR="00C333B9" w:rsidRDefault="00C333B9" w:rsidP="00284FA6">
      <w:pPr>
        <w:tabs>
          <w:tab w:val="left" w:pos="3804"/>
        </w:tabs>
      </w:pPr>
    </w:p>
    <w:p w14:paraId="63E7C27F" w14:textId="77777777" w:rsidR="00C333B9" w:rsidRDefault="00C333B9" w:rsidP="00284FA6">
      <w:pPr>
        <w:tabs>
          <w:tab w:val="left" w:pos="3804"/>
        </w:tabs>
      </w:pPr>
    </w:p>
    <w:p w14:paraId="7F9F9AF7" w14:textId="77777777" w:rsidR="00C333B9" w:rsidRDefault="00C333B9" w:rsidP="00284FA6">
      <w:pPr>
        <w:tabs>
          <w:tab w:val="left" w:pos="3804"/>
        </w:tabs>
      </w:pPr>
    </w:p>
    <w:p w14:paraId="562BF674" w14:textId="77777777" w:rsidR="00C333B9" w:rsidRDefault="00C333B9" w:rsidP="00284FA6">
      <w:pPr>
        <w:tabs>
          <w:tab w:val="left" w:pos="3804"/>
        </w:tabs>
      </w:pPr>
    </w:p>
    <w:p w14:paraId="183A6D8F" w14:textId="77777777" w:rsidR="00C333B9" w:rsidRDefault="00C333B9" w:rsidP="00284FA6">
      <w:pPr>
        <w:tabs>
          <w:tab w:val="left" w:pos="3804"/>
        </w:tabs>
      </w:pPr>
    </w:p>
    <w:p w14:paraId="0306B62B" w14:textId="77777777" w:rsidR="00C333B9" w:rsidRDefault="00C333B9" w:rsidP="00284FA6">
      <w:pPr>
        <w:tabs>
          <w:tab w:val="left" w:pos="3804"/>
        </w:tabs>
      </w:pPr>
    </w:p>
    <w:p w14:paraId="69818C98" w14:textId="77777777" w:rsidR="00C333B9" w:rsidRDefault="00C333B9" w:rsidP="00284FA6">
      <w:pPr>
        <w:tabs>
          <w:tab w:val="left" w:pos="3804"/>
        </w:tabs>
      </w:pPr>
    </w:p>
    <w:p w14:paraId="35E455F8" w14:textId="77777777" w:rsidR="00C333B9" w:rsidRDefault="00C333B9" w:rsidP="00284FA6">
      <w:pPr>
        <w:tabs>
          <w:tab w:val="left" w:pos="3804"/>
        </w:tabs>
      </w:pPr>
    </w:p>
    <w:p w14:paraId="33407FC1" w14:textId="77777777" w:rsidR="00C333B9" w:rsidRDefault="00C333B9" w:rsidP="00284FA6">
      <w:pPr>
        <w:tabs>
          <w:tab w:val="left" w:pos="3804"/>
        </w:tabs>
      </w:pPr>
    </w:p>
    <w:p w14:paraId="44BB7B96" w14:textId="77777777" w:rsidR="00C333B9" w:rsidRDefault="00C333B9" w:rsidP="00284FA6">
      <w:pPr>
        <w:tabs>
          <w:tab w:val="left" w:pos="3804"/>
        </w:tabs>
      </w:pPr>
    </w:p>
    <w:p w14:paraId="5AEE0B1C" w14:textId="77777777" w:rsidR="00C333B9" w:rsidRDefault="00C333B9" w:rsidP="00284FA6">
      <w:pPr>
        <w:tabs>
          <w:tab w:val="left" w:pos="3804"/>
        </w:tabs>
      </w:pPr>
    </w:p>
    <w:p w14:paraId="538A3B8A" w14:textId="77777777" w:rsidR="00C333B9" w:rsidRDefault="00C333B9" w:rsidP="00284FA6">
      <w:pPr>
        <w:tabs>
          <w:tab w:val="left" w:pos="3804"/>
        </w:tabs>
      </w:pPr>
    </w:p>
    <w:p w14:paraId="1DDA1998" w14:textId="77777777" w:rsidR="00C333B9" w:rsidRDefault="00C333B9" w:rsidP="00284FA6">
      <w:pPr>
        <w:tabs>
          <w:tab w:val="left" w:pos="3804"/>
        </w:tabs>
      </w:pPr>
    </w:p>
    <w:p w14:paraId="56B6F2E3" w14:textId="77777777" w:rsidR="00C333B9" w:rsidRDefault="00C333B9" w:rsidP="00284FA6">
      <w:pPr>
        <w:tabs>
          <w:tab w:val="left" w:pos="3804"/>
        </w:tabs>
      </w:pPr>
    </w:p>
    <w:p w14:paraId="25F957A5" w14:textId="77777777" w:rsidR="00C333B9" w:rsidRDefault="00C333B9" w:rsidP="00284FA6">
      <w:pPr>
        <w:tabs>
          <w:tab w:val="left" w:pos="3804"/>
        </w:tabs>
      </w:pPr>
    </w:p>
    <w:p w14:paraId="591C91EA" w14:textId="77777777" w:rsidR="00C333B9" w:rsidRDefault="00C333B9" w:rsidP="00284FA6">
      <w:pPr>
        <w:tabs>
          <w:tab w:val="left" w:pos="3804"/>
        </w:tabs>
      </w:pPr>
    </w:p>
    <w:p w14:paraId="593BC9EE" w14:textId="77777777" w:rsidR="00C333B9" w:rsidRDefault="00C333B9" w:rsidP="00284FA6">
      <w:pPr>
        <w:tabs>
          <w:tab w:val="left" w:pos="3804"/>
        </w:tabs>
      </w:pPr>
    </w:p>
    <w:p w14:paraId="5A5298E2" w14:textId="77777777" w:rsidR="00C333B9" w:rsidRDefault="00C333B9" w:rsidP="00284FA6">
      <w:pPr>
        <w:tabs>
          <w:tab w:val="left" w:pos="3804"/>
        </w:tabs>
      </w:pPr>
    </w:p>
    <w:p w14:paraId="3A83DE45" w14:textId="77777777" w:rsidR="00C333B9" w:rsidRDefault="00C333B9" w:rsidP="00284FA6">
      <w:pPr>
        <w:tabs>
          <w:tab w:val="left" w:pos="3804"/>
        </w:tabs>
      </w:pPr>
    </w:p>
    <w:p w14:paraId="52E34BAD" w14:textId="77777777" w:rsidR="00C333B9" w:rsidRDefault="00C333B9" w:rsidP="00284FA6">
      <w:pPr>
        <w:tabs>
          <w:tab w:val="left" w:pos="3804"/>
        </w:tabs>
      </w:pPr>
    </w:p>
    <w:p w14:paraId="12227ADA" w14:textId="77777777" w:rsidR="00C333B9" w:rsidRDefault="00C333B9" w:rsidP="00284FA6">
      <w:pPr>
        <w:tabs>
          <w:tab w:val="left" w:pos="3804"/>
        </w:tabs>
      </w:pPr>
    </w:p>
    <w:p w14:paraId="70DE63F1" w14:textId="77777777" w:rsidR="00C333B9" w:rsidRDefault="00C333B9" w:rsidP="00284FA6">
      <w:pPr>
        <w:tabs>
          <w:tab w:val="left" w:pos="3804"/>
        </w:tabs>
      </w:pPr>
    </w:p>
    <w:p w14:paraId="707DC7CE" w14:textId="77777777" w:rsidR="00C333B9" w:rsidRDefault="00C333B9" w:rsidP="00284FA6">
      <w:pPr>
        <w:tabs>
          <w:tab w:val="left" w:pos="3804"/>
        </w:tabs>
      </w:pPr>
    </w:p>
    <w:p w14:paraId="25686BEF" w14:textId="77777777" w:rsidR="00C333B9" w:rsidRDefault="00C333B9" w:rsidP="00284FA6">
      <w:pPr>
        <w:tabs>
          <w:tab w:val="left" w:pos="3804"/>
        </w:tabs>
      </w:pPr>
    </w:p>
    <w:p w14:paraId="7F44B959" w14:textId="77777777" w:rsidR="00C333B9" w:rsidRDefault="00C333B9" w:rsidP="00284FA6">
      <w:pPr>
        <w:tabs>
          <w:tab w:val="left" w:pos="3804"/>
        </w:tabs>
      </w:pPr>
    </w:p>
    <w:p w14:paraId="0F4E1DEF" w14:textId="77777777" w:rsidR="00C333B9" w:rsidRDefault="00C333B9" w:rsidP="00284FA6">
      <w:pPr>
        <w:tabs>
          <w:tab w:val="left" w:pos="3804"/>
        </w:tabs>
      </w:pPr>
    </w:p>
    <w:p w14:paraId="01DD36D9" w14:textId="77777777" w:rsidR="00C333B9" w:rsidRDefault="00C333B9" w:rsidP="00284FA6">
      <w:pPr>
        <w:tabs>
          <w:tab w:val="left" w:pos="3804"/>
        </w:tabs>
      </w:pPr>
    </w:p>
    <w:p w14:paraId="415252A9" w14:textId="77777777" w:rsidR="00C333B9" w:rsidRDefault="00C333B9" w:rsidP="00284FA6">
      <w:pPr>
        <w:tabs>
          <w:tab w:val="left" w:pos="3804"/>
        </w:tabs>
      </w:pPr>
    </w:p>
    <w:p w14:paraId="5F9DD82D" w14:textId="77777777" w:rsidR="00C333B9" w:rsidRDefault="00C333B9" w:rsidP="00284FA6">
      <w:pPr>
        <w:tabs>
          <w:tab w:val="left" w:pos="3804"/>
        </w:tabs>
      </w:pPr>
    </w:p>
    <w:p w14:paraId="1F50BA48" w14:textId="77777777" w:rsidR="00C333B9" w:rsidRDefault="00C333B9" w:rsidP="00284FA6">
      <w:pPr>
        <w:tabs>
          <w:tab w:val="left" w:pos="3804"/>
        </w:tabs>
      </w:pPr>
    </w:p>
    <w:p w14:paraId="67063377" w14:textId="77777777" w:rsidR="00C333B9" w:rsidRDefault="00C333B9" w:rsidP="00284FA6">
      <w:pPr>
        <w:tabs>
          <w:tab w:val="left" w:pos="3804"/>
        </w:tabs>
      </w:pPr>
    </w:p>
    <w:p w14:paraId="0D7F5F7B" w14:textId="77777777" w:rsidR="00C333B9" w:rsidRDefault="00C333B9" w:rsidP="00284FA6">
      <w:pPr>
        <w:tabs>
          <w:tab w:val="left" w:pos="3804"/>
        </w:tabs>
      </w:pPr>
    </w:p>
    <w:p w14:paraId="1ACEC253" w14:textId="77777777" w:rsidR="00C333B9" w:rsidRDefault="00C333B9" w:rsidP="00284FA6">
      <w:pPr>
        <w:tabs>
          <w:tab w:val="left" w:pos="3804"/>
        </w:tabs>
      </w:pPr>
    </w:p>
    <w:p w14:paraId="1E53B7CD" w14:textId="77777777" w:rsidR="00C333B9" w:rsidRDefault="00C333B9" w:rsidP="00284FA6">
      <w:pPr>
        <w:tabs>
          <w:tab w:val="left" w:pos="3804"/>
        </w:tabs>
      </w:pPr>
    </w:p>
    <w:p w14:paraId="13CE3D05" w14:textId="77777777" w:rsidR="00C333B9" w:rsidRDefault="00C333B9" w:rsidP="00284FA6">
      <w:pPr>
        <w:tabs>
          <w:tab w:val="left" w:pos="3804"/>
        </w:tabs>
      </w:pPr>
    </w:p>
    <w:p w14:paraId="426DEAA0" w14:textId="77777777" w:rsidR="00C333B9" w:rsidRDefault="00C333B9" w:rsidP="00284FA6">
      <w:pPr>
        <w:tabs>
          <w:tab w:val="left" w:pos="3804"/>
        </w:tabs>
      </w:pPr>
    </w:p>
    <w:p w14:paraId="4FCE5A9D" w14:textId="77777777" w:rsidR="00C333B9" w:rsidRDefault="00C333B9" w:rsidP="00284FA6">
      <w:pPr>
        <w:tabs>
          <w:tab w:val="left" w:pos="3804"/>
        </w:tabs>
      </w:pPr>
    </w:p>
    <w:p w14:paraId="057DA8A7" w14:textId="77777777" w:rsidR="00C333B9" w:rsidRDefault="00C333B9" w:rsidP="00284FA6">
      <w:pPr>
        <w:tabs>
          <w:tab w:val="left" w:pos="3804"/>
        </w:tabs>
      </w:pPr>
    </w:p>
    <w:p w14:paraId="000240E0" w14:textId="77777777" w:rsidR="00C333B9" w:rsidRDefault="00C333B9" w:rsidP="00284FA6">
      <w:pPr>
        <w:tabs>
          <w:tab w:val="left" w:pos="3804"/>
        </w:tabs>
      </w:pPr>
    </w:p>
    <w:p w14:paraId="4149D133" w14:textId="77777777" w:rsidR="00C333B9" w:rsidRDefault="00C333B9" w:rsidP="00284FA6">
      <w:pPr>
        <w:tabs>
          <w:tab w:val="left" w:pos="3804"/>
        </w:tabs>
      </w:pPr>
    </w:p>
    <w:p w14:paraId="2EB3791D" w14:textId="77777777" w:rsidR="00C333B9" w:rsidRDefault="00C333B9" w:rsidP="00284FA6">
      <w:pPr>
        <w:tabs>
          <w:tab w:val="left" w:pos="3804"/>
        </w:tabs>
      </w:pPr>
    </w:p>
    <w:p w14:paraId="6DBAF9ED" w14:textId="77777777" w:rsidR="00C333B9" w:rsidRDefault="00C333B9" w:rsidP="00284FA6">
      <w:pPr>
        <w:tabs>
          <w:tab w:val="left" w:pos="3804"/>
        </w:tabs>
      </w:pPr>
    </w:p>
    <w:p w14:paraId="27631730" w14:textId="77777777" w:rsidR="00C333B9" w:rsidRDefault="00C333B9" w:rsidP="00284FA6">
      <w:pPr>
        <w:tabs>
          <w:tab w:val="left" w:pos="3804"/>
        </w:tabs>
      </w:pPr>
    </w:p>
    <w:p w14:paraId="262601DC" w14:textId="77777777" w:rsidR="00C333B9" w:rsidRDefault="00C333B9" w:rsidP="00284FA6">
      <w:pPr>
        <w:tabs>
          <w:tab w:val="left" w:pos="3804"/>
        </w:tabs>
      </w:pPr>
    </w:p>
    <w:p w14:paraId="04FF1357" w14:textId="77777777" w:rsidR="00C333B9" w:rsidRDefault="00C333B9" w:rsidP="00284FA6">
      <w:pPr>
        <w:tabs>
          <w:tab w:val="left" w:pos="3804"/>
        </w:tabs>
      </w:pPr>
    </w:p>
    <w:p w14:paraId="30F25DB9" w14:textId="77777777" w:rsidR="00C333B9" w:rsidRDefault="00C333B9" w:rsidP="00284FA6">
      <w:pPr>
        <w:tabs>
          <w:tab w:val="left" w:pos="3804"/>
        </w:tabs>
      </w:pPr>
    </w:p>
    <w:p w14:paraId="3CE5BD4D" w14:textId="77777777" w:rsidR="00C333B9" w:rsidRDefault="00C333B9" w:rsidP="00284FA6">
      <w:pPr>
        <w:tabs>
          <w:tab w:val="left" w:pos="3804"/>
        </w:tabs>
      </w:pPr>
    </w:p>
    <w:p w14:paraId="019BB9A0" w14:textId="77777777" w:rsidR="00C333B9" w:rsidRDefault="00C333B9" w:rsidP="00284FA6">
      <w:pPr>
        <w:tabs>
          <w:tab w:val="left" w:pos="3804"/>
        </w:tabs>
      </w:pPr>
    </w:p>
    <w:p w14:paraId="2CC70B0F" w14:textId="77777777" w:rsidR="00C333B9" w:rsidRDefault="00C333B9" w:rsidP="00284FA6">
      <w:pPr>
        <w:tabs>
          <w:tab w:val="left" w:pos="3804"/>
        </w:tabs>
      </w:pPr>
    </w:p>
    <w:p w14:paraId="7921950F" w14:textId="77777777" w:rsidR="00C333B9" w:rsidRDefault="00C333B9" w:rsidP="00284FA6">
      <w:pPr>
        <w:tabs>
          <w:tab w:val="left" w:pos="3804"/>
        </w:tabs>
      </w:pPr>
    </w:p>
    <w:p w14:paraId="421E52CC" w14:textId="77777777" w:rsidR="00C333B9" w:rsidRDefault="00C333B9" w:rsidP="00284FA6">
      <w:pPr>
        <w:tabs>
          <w:tab w:val="left" w:pos="3804"/>
        </w:tabs>
      </w:pPr>
    </w:p>
    <w:p w14:paraId="66AD1763" w14:textId="77777777" w:rsidR="00C333B9" w:rsidRDefault="00C333B9" w:rsidP="00284FA6">
      <w:pPr>
        <w:tabs>
          <w:tab w:val="left" w:pos="3804"/>
        </w:tabs>
      </w:pPr>
    </w:p>
    <w:p w14:paraId="23359A11" w14:textId="77777777" w:rsidR="00C333B9" w:rsidRDefault="00C333B9" w:rsidP="00284FA6">
      <w:pPr>
        <w:tabs>
          <w:tab w:val="left" w:pos="3804"/>
        </w:tabs>
      </w:pPr>
    </w:p>
    <w:p w14:paraId="54C297F2" w14:textId="77777777" w:rsidR="00C333B9" w:rsidRDefault="00C333B9" w:rsidP="00284FA6">
      <w:pPr>
        <w:tabs>
          <w:tab w:val="left" w:pos="3804"/>
        </w:tabs>
      </w:pPr>
    </w:p>
    <w:p w14:paraId="2733A309" w14:textId="77777777" w:rsidR="00C333B9" w:rsidRDefault="00C333B9" w:rsidP="00284FA6">
      <w:pPr>
        <w:tabs>
          <w:tab w:val="left" w:pos="3804"/>
        </w:tabs>
      </w:pPr>
    </w:p>
    <w:p w14:paraId="0B4C4CC6" w14:textId="77777777" w:rsidR="00C333B9" w:rsidRDefault="00C333B9" w:rsidP="00284FA6">
      <w:pPr>
        <w:tabs>
          <w:tab w:val="left" w:pos="3804"/>
        </w:tabs>
      </w:pPr>
    </w:p>
    <w:p w14:paraId="2C78F81C" w14:textId="77777777" w:rsidR="00C333B9" w:rsidRDefault="00C333B9" w:rsidP="00284FA6">
      <w:pPr>
        <w:tabs>
          <w:tab w:val="left" w:pos="3804"/>
        </w:tabs>
      </w:pPr>
    </w:p>
    <w:p w14:paraId="37F8454C" w14:textId="77777777" w:rsidR="00C333B9" w:rsidRDefault="00C333B9" w:rsidP="00284FA6">
      <w:pPr>
        <w:tabs>
          <w:tab w:val="left" w:pos="3804"/>
        </w:tabs>
      </w:pPr>
    </w:p>
    <w:p w14:paraId="404A2C72" w14:textId="77777777" w:rsidR="00C333B9" w:rsidRDefault="00C333B9" w:rsidP="00284FA6">
      <w:pPr>
        <w:tabs>
          <w:tab w:val="left" w:pos="3804"/>
        </w:tabs>
      </w:pPr>
    </w:p>
    <w:p w14:paraId="77654B91" w14:textId="77777777" w:rsidR="00C333B9" w:rsidRDefault="00C333B9" w:rsidP="00284FA6">
      <w:pPr>
        <w:tabs>
          <w:tab w:val="left" w:pos="3804"/>
        </w:tabs>
      </w:pPr>
    </w:p>
    <w:p w14:paraId="18C81013" w14:textId="77777777" w:rsidR="00C333B9" w:rsidRDefault="00C333B9" w:rsidP="00284FA6">
      <w:pPr>
        <w:tabs>
          <w:tab w:val="left" w:pos="3804"/>
        </w:tabs>
      </w:pPr>
    </w:p>
    <w:p w14:paraId="5BE8B34F" w14:textId="77777777" w:rsidR="00C333B9" w:rsidRDefault="00C333B9" w:rsidP="00284FA6">
      <w:pPr>
        <w:tabs>
          <w:tab w:val="left" w:pos="3804"/>
        </w:tabs>
      </w:pPr>
    </w:p>
    <w:p w14:paraId="20CFD267" w14:textId="77777777" w:rsidR="00C333B9" w:rsidRDefault="00C333B9" w:rsidP="00284FA6">
      <w:pPr>
        <w:tabs>
          <w:tab w:val="left" w:pos="3804"/>
        </w:tabs>
      </w:pPr>
    </w:p>
    <w:p w14:paraId="00B1FE7B" w14:textId="77777777" w:rsidR="00C333B9" w:rsidRDefault="00C333B9" w:rsidP="00284FA6">
      <w:pPr>
        <w:tabs>
          <w:tab w:val="left" w:pos="3804"/>
        </w:tabs>
      </w:pPr>
    </w:p>
    <w:p w14:paraId="08C934B0" w14:textId="77777777" w:rsidR="00C333B9" w:rsidRDefault="00C333B9" w:rsidP="00284FA6">
      <w:pPr>
        <w:tabs>
          <w:tab w:val="left" w:pos="3804"/>
        </w:tabs>
      </w:pPr>
    </w:p>
    <w:p w14:paraId="008485F2" w14:textId="77777777" w:rsidR="00C333B9" w:rsidRDefault="00C333B9" w:rsidP="00284FA6">
      <w:pPr>
        <w:tabs>
          <w:tab w:val="left" w:pos="3804"/>
        </w:tabs>
      </w:pPr>
    </w:p>
    <w:p w14:paraId="3931BCFC" w14:textId="77777777" w:rsidR="00C333B9" w:rsidRDefault="00C333B9" w:rsidP="00284FA6">
      <w:pPr>
        <w:tabs>
          <w:tab w:val="left" w:pos="3804"/>
        </w:tabs>
      </w:pPr>
    </w:p>
    <w:p w14:paraId="642986B0" w14:textId="77777777" w:rsidR="00C333B9" w:rsidRDefault="00C333B9" w:rsidP="00284FA6">
      <w:pPr>
        <w:tabs>
          <w:tab w:val="left" w:pos="3804"/>
        </w:tabs>
      </w:pPr>
    </w:p>
    <w:p w14:paraId="11AD8BDD" w14:textId="77777777" w:rsidR="00C333B9" w:rsidRDefault="00C333B9" w:rsidP="00284FA6">
      <w:pPr>
        <w:tabs>
          <w:tab w:val="left" w:pos="3804"/>
        </w:tabs>
      </w:pPr>
    </w:p>
    <w:p w14:paraId="0011BF5C" w14:textId="77777777" w:rsidR="00C333B9" w:rsidRDefault="00C333B9" w:rsidP="00284FA6">
      <w:pPr>
        <w:tabs>
          <w:tab w:val="left" w:pos="3804"/>
        </w:tabs>
      </w:pPr>
    </w:p>
    <w:p w14:paraId="07E0F1FF" w14:textId="77777777" w:rsidR="00C333B9" w:rsidRDefault="00C333B9" w:rsidP="00284FA6">
      <w:pPr>
        <w:tabs>
          <w:tab w:val="left" w:pos="3804"/>
        </w:tabs>
      </w:pPr>
    </w:p>
    <w:p w14:paraId="1A2CF85A" w14:textId="77777777" w:rsidR="00C333B9" w:rsidRDefault="00C333B9" w:rsidP="00284FA6">
      <w:pPr>
        <w:tabs>
          <w:tab w:val="left" w:pos="3804"/>
        </w:tabs>
      </w:pPr>
    </w:p>
    <w:p w14:paraId="1E76D929" w14:textId="77777777" w:rsidR="00C333B9" w:rsidRDefault="00C333B9" w:rsidP="00284FA6">
      <w:pPr>
        <w:tabs>
          <w:tab w:val="left" w:pos="3804"/>
        </w:tabs>
      </w:pPr>
    </w:p>
    <w:p w14:paraId="4ECAD8B3" w14:textId="77777777" w:rsidR="00C333B9" w:rsidRDefault="00C333B9" w:rsidP="00284FA6">
      <w:pPr>
        <w:tabs>
          <w:tab w:val="left" w:pos="3804"/>
        </w:tabs>
      </w:pPr>
    </w:p>
    <w:p w14:paraId="229BED2B" w14:textId="77777777" w:rsidR="00C333B9" w:rsidRDefault="00C333B9" w:rsidP="00284FA6">
      <w:pPr>
        <w:tabs>
          <w:tab w:val="left" w:pos="3804"/>
        </w:tabs>
      </w:pPr>
    </w:p>
    <w:p w14:paraId="67EE7F79" w14:textId="77777777" w:rsidR="00C333B9" w:rsidRDefault="00C333B9" w:rsidP="00284FA6">
      <w:pPr>
        <w:tabs>
          <w:tab w:val="left" w:pos="3804"/>
        </w:tabs>
      </w:pPr>
    </w:p>
    <w:p w14:paraId="01735E97" w14:textId="77777777" w:rsidR="00C333B9" w:rsidRDefault="00C333B9" w:rsidP="00284FA6">
      <w:pPr>
        <w:tabs>
          <w:tab w:val="left" w:pos="3804"/>
        </w:tabs>
      </w:pPr>
    </w:p>
    <w:p w14:paraId="2802D950" w14:textId="77777777" w:rsidR="00C333B9" w:rsidRDefault="00C333B9" w:rsidP="00284FA6">
      <w:pPr>
        <w:tabs>
          <w:tab w:val="left" w:pos="3804"/>
        </w:tabs>
      </w:pPr>
    </w:p>
    <w:p w14:paraId="0A3A5ED5" w14:textId="77777777" w:rsidR="00C333B9" w:rsidRDefault="00C333B9" w:rsidP="00284FA6">
      <w:pPr>
        <w:tabs>
          <w:tab w:val="left" w:pos="3804"/>
        </w:tabs>
      </w:pPr>
    </w:p>
    <w:p w14:paraId="5B64337B" w14:textId="77777777" w:rsidR="00C333B9" w:rsidRDefault="00C333B9" w:rsidP="00284FA6">
      <w:pPr>
        <w:tabs>
          <w:tab w:val="left" w:pos="3804"/>
        </w:tabs>
      </w:pPr>
    </w:p>
    <w:p w14:paraId="61C921A0" w14:textId="77777777" w:rsidR="00C333B9" w:rsidRDefault="00C333B9" w:rsidP="00284FA6">
      <w:pPr>
        <w:tabs>
          <w:tab w:val="left" w:pos="3804"/>
        </w:tabs>
      </w:pPr>
    </w:p>
    <w:p w14:paraId="5722EC3D" w14:textId="77777777" w:rsidR="00C333B9" w:rsidRDefault="00C333B9" w:rsidP="00284FA6">
      <w:pPr>
        <w:tabs>
          <w:tab w:val="left" w:pos="3804"/>
        </w:tabs>
      </w:pPr>
    </w:p>
    <w:p w14:paraId="7F50C20B" w14:textId="77777777" w:rsidR="00C333B9" w:rsidRDefault="00C333B9" w:rsidP="00284FA6">
      <w:pPr>
        <w:tabs>
          <w:tab w:val="left" w:pos="3804"/>
        </w:tabs>
      </w:pPr>
    </w:p>
    <w:p w14:paraId="70091222" w14:textId="77777777" w:rsidR="00C333B9" w:rsidRDefault="00C333B9" w:rsidP="00284FA6">
      <w:pPr>
        <w:tabs>
          <w:tab w:val="left" w:pos="3804"/>
        </w:tabs>
      </w:pPr>
    </w:p>
    <w:p w14:paraId="36242520" w14:textId="77777777" w:rsidR="00C333B9" w:rsidRDefault="00C333B9" w:rsidP="00284FA6">
      <w:pPr>
        <w:tabs>
          <w:tab w:val="left" w:pos="3804"/>
        </w:tabs>
      </w:pPr>
    </w:p>
    <w:p w14:paraId="5C1C4060" w14:textId="77777777" w:rsidR="00C333B9" w:rsidRDefault="00C333B9" w:rsidP="00284FA6">
      <w:pPr>
        <w:tabs>
          <w:tab w:val="left" w:pos="3804"/>
        </w:tabs>
      </w:pPr>
    </w:p>
    <w:p w14:paraId="6DB39B05" w14:textId="77777777" w:rsidR="00C333B9" w:rsidRDefault="00C333B9" w:rsidP="00284FA6">
      <w:pPr>
        <w:tabs>
          <w:tab w:val="left" w:pos="3804"/>
        </w:tabs>
      </w:pPr>
    </w:p>
    <w:p w14:paraId="56AA4B0C" w14:textId="77777777" w:rsidR="00C333B9" w:rsidRDefault="00C333B9" w:rsidP="00284FA6">
      <w:pPr>
        <w:tabs>
          <w:tab w:val="left" w:pos="3804"/>
        </w:tabs>
      </w:pPr>
    </w:p>
    <w:p w14:paraId="57973642" w14:textId="77777777" w:rsidR="00C333B9" w:rsidRDefault="00C333B9" w:rsidP="00284FA6">
      <w:pPr>
        <w:tabs>
          <w:tab w:val="left" w:pos="3804"/>
        </w:tabs>
      </w:pPr>
    </w:p>
    <w:p w14:paraId="0498982A" w14:textId="77777777" w:rsidR="00C333B9" w:rsidRDefault="00C333B9" w:rsidP="00284FA6">
      <w:pPr>
        <w:tabs>
          <w:tab w:val="left" w:pos="3804"/>
        </w:tabs>
      </w:pPr>
    </w:p>
    <w:p w14:paraId="6C88D5F6" w14:textId="77777777" w:rsidR="00C333B9" w:rsidRDefault="00C333B9" w:rsidP="00284FA6">
      <w:pPr>
        <w:tabs>
          <w:tab w:val="left" w:pos="3804"/>
        </w:tabs>
      </w:pPr>
    </w:p>
    <w:p w14:paraId="08571477" w14:textId="77777777" w:rsidR="00C333B9" w:rsidRDefault="00C333B9" w:rsidP="00284FA6">
      <w:pPr>
        <w:tabs>
          <w:tab w:val="left" w:pos="3804"/>
        </w:tabs>
      </w:pPr>
    </w:p>
    <w:p w14:paraId="407AE2F3" w14:textId="77777777" w:rsidR="00C333B9" w:rsidRDefault="00C333B9" w:rsidP="00284FA6">
      <w:pPr>
        <w:tabs>
          <w:tab w:val="left" w:pos="3804"/>
        </w:tabs>
      </w:pPr>
    </w:p>
    <w:p w14:paraId="450B038F" w14:textId="77777777" w:rsidR="00C333B9" w:rsidRDefault="00C333B9" w:rsidP="00284FA6">
      <w:pPr>
        <w:tabs>
          <w:tab w:val="left" w:pos="3804"/>
        </w:tabs>
      </w:pPr>
    </w:p>
    <w:p w14:paraId="22278FFF" w14:textId="77777777" w:rsidR="00C333B9" w:rsidRDefault="00C333B9" w:rsidP="00284FA6">
      <w:pPr>
        <w:tabs>
          <w:tab w:val="left" w:pos="3804"/>
        </w:tabs>
      </w:pPr>
    </w:p>
    <w:p w14:paraId="42BA8A06" w14:textId="77777777" w:rsidR="00C333B9" w:rsidRDefault="00C333B9" w:rsidP="00284FA6">
      <w:pPr>
        <w:tabs>
          <w:tab w:val="left" w:pos="3804"/>
        </w:tabs>
      </w:pPr>
    </w:p>
    <w:p w14:paraId="0DF87391" w14:textId="77777777" w:rsidR="00C333B9" w:rsidRDefault="00C333B9" w:rsidP="00284FA6">
      <w:pPr>
        <w:tabs>
          <w:tab w:val="left" w:pos="3804"/>
        </w:tabs>
      </w:pPr>
    </w:p>
    <w:p w14:paraId="458B8336" w14:textId="77777777" w:rsidR="00C333B9" w:rsidRDefault="00C333B9" w:rsidP="00284FA6">
      <w:pPr>
        <w:tabs>
          <w:tab w:val="left" w:pos="3804"/>
        </w:tabs>
      </w:pPr>
    </w:p>
    <w:p w14:paraId="62BE3953" w14:textId="77777777" w:rsidR="00C333B9" w:rsidRDefault="00C333B9" w:rsidP="00284FA6">
      <w:pPr>
        <w:tabs>
          <w:tab w:val="left" w:pos="3804"/>
        </w:tabs>
      </w:pPr>
    </w:p>
    <w:p w14:paraId="33E73997" w14:textId="77777777" w:rsidR="00C333B9" w:rsidRDefault="00C333B9" w:rsidP="00284FA6">
      <w:pPr>
        <w:tabs>
          <w:tab w:val="left" w:pos="3804"/>
        </w:tabs>
      </w:pPr>
    </w:p>
    <w:p w14:paraId="38266D12" w14:textId="77777777" w:rsidR="00C333B9" w:rsidRDefault="00C333B9" w:rsidP="00284FA6">
      <w:pPr>
        <w:tabs>
          <w:tab w:val="left" w:pos="3804"/>
        </w:tabs>
      </w:pPr>
    </w:p>
    <w:p w14:paraId="02FA90C6" w14:textId="77777777" w:rsidR="00C333B9" w:rsidRDefault="00C333B9" w:rsidP="00284FA6">
      <w:pPr>
        <w:tabs>
          <w:tab w:val="left" w:pos="3804"/>
        </w:tabs>
      </w:pPr>
    </w:p>
    <w:p w14:paraId="045E74B6" w14:textId="77777777" w:rsidR="00C333B9" w:rsidRDefault="00C333B9" w:rsidP="00284FA6">
      <w:pPr>
        <w:tabs>
          <w:tab w:val="left" w:pos="3804"/>
        </w:tabs>
      </w:pPr>
    </w:p>
    <w:p w14:paraId="1FB0C7C5" w14:textId="77777777" w:rsidR="00C333B9" w:rsidRDefault="00C333B9" w:rsidP="00284FA6">
      <w:pPr>
        <w:tabs>
          <w:tab w:val="left" w:pos="3804"/>
        </w:tabs>
      </w:pPr>
    </w:p>
    <w:p w14:paraId="1D3BD888" w14:textId="77777777" w:rsidR="00C333B9" w:rsidRDefault="00C333B9" w:rsidP="00284FA6">
      <w:pPr>
        <w:tabs>
          <w:tab w:val="left" w:pos="3804"/>
        </w:tabs>
      </w:pPr>
    </w:p>
    <w:p w14:paraId="2A23C5D3" w14:textId="77777777" w:rsidR="00C333B9" w:rsidRDefault="00C333B9" w:rsidP="00284FA6">
      <w:pPr>
        <w:tabs>
          <w:tab w:val="left" w:pos="3804"/>
        </w:tabs>
      </w:pPr>
    </w:p>
    <w:p w14:paraId="0DE2F558" w14:textId="77777777" w:rsidR="00C333B9" w:rsidRDefault="00C333B9" w:rsidP="00284FA6">
      <w:pPr>
        <w:tabs>
          <w:tab w:val="left" w:pos="3804"/>
        </w:tabs>
      </w:pPr>
    </w:p>
    <w:p w14:paraId="0EA65FEE" w14:textId="77777777" w:rsidR="00C333B9" w:rsidRDefault="00C333B9" w:rsidP="00284FA6">
      <w:pPr>
        <w:tabs>
          <w:tab w:val="left" w:pos="3804"/>
        </w:tabs>
      </w:pPr>
    </w:p>
    <w:p w14:paraId="61CC8C68" w14:textId="77777777" w:rsidR="00C333B9" w:rsidRDefault="00C333B9" w:rsidP="00284FA6">
      <w:pPr>
        <w:tabs>
          <w:tab w:val="left" w:pos="3804"/>
        </w:tabs>
      </w:pPr>
    </w:p>
    <w:p w14:paraId="6FF40CE5" w14:textId="77777777" w:rsidR="00C333B9" w:rsidRDefault="00C333B9" w:rsidP="00284FA6">
      <w:pPr>
        <w:tabs>
          <w:tab w:val="left" w:pos="3804"/>
        </w:tabs>
      </w:pPr>
    </w:p>
    <w:p w14:paraId="058FF2B0" w14:textId="77777777" w:rsidR="00C333B9" w:rsidRDefault="00C333B9" w:rsidP="00284FA6">
      <w:pPr>
        <w:tabs>
          <w:tab w:val="left" w:pos="3804"/>
        </w:tabs>
      </w:pPr>
    </w:p>
    <w:p w14:paraId="776DC18F" w14:textId="77777777" w:rsidR="00C333B9" w:rsidRDefault="00C333B9" w:rsidP="00284FA6">
      <w:pPr>
        <w:tabs>
          <w:tab w:val="left" w:pos="3804"/>
        </w:tabs>
      </w:pPr>
    </w:p>
    <w:p w14:paraId="60191753" w14:textId="77777777" w:rsidR="00C333B9" w:rsidRDefault="00C333B9" w:rsidP="00284FA6">
      <w:pPr>
        <w:tabs>
          <w:tab w:val="left" w:pos="3804"/>
        </w:tabs>
      </w:pPr>
    </w:p>
    <w:p w14:paraId="5A1F70D4" w14:textId="77777777" w:rsidR="00C333B9" w:rsidRDefault="00C333B9" w:rsidP="00284FA6">
      <w:pPr>
        <w:tabs>
          <w:tab w:val="left" w:pos="3804"/>
        </w:tabs>
      </w:pPr>
    </w:p>
    <w:p w14:paraId="231ECEC2" w14:textId="77777777" w:rsidR="00C333B9" w:rsidRDefault="00C333B9" w:rsidP="00284FA6">
      <w:pPr>
        <w:tabs>
          <w:tab w:val="left" w:pos="3804"/>
        </w:tabs>
      </w:pPr>
    </w:p>
    <w:p w14:paraId="3188554E" w14:textId="77777777" w:rsidR="00C333B9" w:rsidRDefault="00C333B9" w:rsidP="00284FA6">
      <w:pPr>
        <w:tabs>
          <w:tab w:val="left" w:pos="3804"/>
        </w:tabs>
      </w:pPr>
    </w:p>
    <w:p w14:paraId="0D0BF19C" w14:textId="77777777" w:rsidR="00C333B9" w:rsidRDefault="00C333B9" w:rsidP="00284FA6">
      <w:pPr>
        <w:tabs>
          <w:tab w:val="left" w:pos="3804"/>
        </w:tabs>
      </w:pPr>
    </w:p>
    <w:p w14:paraId="313C376D" w14:textId="77777777" w:rsidR="00C333B9" w:rsidRDefault="00C333B9" w:rsidP="00284FA6">
      <w:pPr>
        <w:tabs>
          <w:tab w:val="left" w:pos="3804"/>
        </w:tabs>
      </w:pPr>
    </w:p>
    <w:p w14:paraId="6C85FF89" w14:textId="77777777" w:rsidR="00C333B9" w:rsidRDefault="00C333B9" w:rsidP="00284FA6">
      <w:pPr>
        <w:tabs>
          <w:tab w:val="left" w:pos="3804"/>
        </w:tabs>
      </w:pPr>
    </w:p>
    <w:p w14:paraId="4F591873" w14:textId="77777777" w:rsidR="00C333B9" w:rsidRDefault="00C333B9" w:rsidP="00284FA6">
      <w:pPr>
        <w:tabs>
          <w:tab w:val="left" w:pos="3804"/>
        </w:tabs>
      </w:pPr>
    </w:p>
    <w:p w14:paraId="6B23524E" w14:textId="77777777" w:rsidR="00C333B9" w:rsidRDefault="00C333B9" w:rsidP="00284FA6">
      <w:pPr>
        <w:tabs>
          <w:tab w:val="left" w:pos="3804"/>
        </w:tabs>
      </w:pPr>
    </w:p>
    <w:p w14:paraId="7B512AF7" w14:textId="77777777" w:rsidR="00C333B9" w:rsidRDefault="00C333B9" w:rsidP="00284FA6">
      <w:pPr>
        <w:tabs>
          <w:tab w:val="left" w:pos="3804"/>
        </w:tabs>
      </w:pPr>
    </w:p>
    <w:p w14:paraId="7D9812D9" w14:textId="77777777" w:rsidR="00C333B9" w:rsidRDefault="00C333B9" w:rsidP="00284FA6">
      <w:pPr>
        <w:tabs>
          <w:tab w:val="left" w:pos="3804"/>
        </w:tabs>
      </w:pPr>
    </w:p>
    <w:p w14:paraId="08E0C23B" w14:textId="77777777" w:rsidR="00C333B9" w:rsidRDefault="00C333B9" w:rsidP="00284FA6">
      <w:pPr>
        <w:tabs>
          <w:tab w:val="left" w:pos="3804"/>
        </w:tabs>
      </w:pPr>
    </w:p>
    <w:p w14:paraId="4B9E3FE4" w14:textId="77777777" w:rsidR="00C333B9" w:rsidRDefault="00C333B9" w:rsidP="00284FA6">
      <w:pPr>
        <w:tabs>
          <w:tab w:val="left" w:pos="3804"/>
        </w:tabs>
      </w:pPr>
    </w:p>
    <w:p w14:paraId="2C9225E7" w14:textId="77777777" w:rsidR="00C333B9" w:rsidRDefault="00C333B9" w:rsidP="00284FA6">
      <w:pPr>
        <w:tabs>
          <w:tab w:val="left" w:pos="3804"/>
        </w:tabs>
      </w:pPr>
    </w:p>
    <w:p w14:paraId="05FCCDD5" w14:textId="77777777" w:rsidR="00C333B9" w:rsidRDefault="00C333B9" w:rsidP="00284FA6">
      <w:pPr>
        <w:tabs>
          <w:tab w:val="left" w:pos="3804"/>
        </w:tabs>
      </w:pPr>
    </w:p>
    <w:p w14:paraId="65E6249F" w14:textId="77777777" w:rsidR="00C333B9" w:rsidRDefault="00C333B9" w:rsidP="00284FA6">
      <w:pPr>
        <w:tabs>
          <w:tab w:val="left" w:pos="3804"/>
        </w:tabs>
      </w:pPr>
    </w:p>
    <w:p w14:paraId="338CD307" w14:textId="77777777" w:rsidR="00C333B9" w:rsidRDefault="00C333B9" w:rsidP="00284FA6">
      <w:pPr>
        <w:tabs>
          <w:tab w:val="left" w:pos="3804"/>
        </w:tabs>
      </w:pPr>
    </w:p>
    <w:p w14:paraId="5A859E3A" w14:textId="77777777" w:rsidR="00C333B9" w:rsidRDefault="00C333B9" w:rsidP="00284FA6">
      <w:pPr>
        <w:tabs>
          <w:tab w:val="left" w:pos="3804"/>
        </w:tabs>
      </w:pPr>
    </w:p>
    <w:p w14:paraId="3E337625" w14:textId="77777777" w:rsidR="00C333B9" w:rsidRDefault="00C333B9" w:rsidP="00284FA6">
      <w:pPr>
        <w:tabs>
          <w:tab w:val="left" w:pos="3804"/>
        </w:tabs>
      </w:pPr>
    </w:p>
    <w:p w14:paraId="0B2A28BF" w14:textId="77777777" w:rsidR="00C333B9" w:rsidRDefault="00C333B9" w:rsidP="00284FA6">
      <w:pPr>
        <w:tabs>
          <w:tab w:val="left" w:pos="3804"/>
        </w:tabs>
      </w:pPr>
    </w:p>
    <w:p w14:paraId="54BF3BD2" w14:textId="77777777" w:rsidR="00C333B9" w:rsidRDefault="00C333B9" w:rsidP="00284FA6">
      <w:pPr>
        <w:tabs>
          <w:tab w:val="left" w:pos="3804"/>
        </w:tabs>
      </w:pPr>
    </w:p>
    <w:p w14:paraId="4EC9411B" w14:textId="77777777" w:rsidR="00C333B9" w:rsidRDefault="00C333B9" w:rsidP="00284FA6">
      <w:pPr>
        <w:tabs>
          <w:tab w:val="left" w:pos="3804"/>
        </w:tabs>
      </w:pPr>
    </w:p>
    <w:p w14:paraId="61003AB8" w14:textId="77777777" w:rsidR="00C333B9" w:rsidRDefault="00C333B9" w:rsidP="00284FA6">
      <w:pPr>
        <w:tabs>
          <w:tab w:val="left" w:pos="3804"/>
        </w:tabs>
      </w:pPr>
    </w:p>
    <w:p w14:paraId="1436C1BB" w14:textId="77777777" w:rsidR="00C333B9" w:rsidRDefault="00C333B9" w:rsidP="00284FA6">
      <w:pPr>
        <w:tabs>
          <w:tab w:val="left" w:pos="3804"/>
        </w:tabs>
      </w:pPr>
    </w:p>
    <w:p w14:paraId="4F680559" w14:textId="77777777" w:rsidR="00C333B9" w:rsidRDefault="00C333B9" w:rsidP="00284FA6">
      <w:pPr>
        <w:tabs>
          <w:tab w:val="left" w:pos="3804"/>
        </w:tabs>
      </w:pPr>
    </w:p>
    <w:p w14:paraId="39A01DCA" w14:textId="77777777" w:rsidR="00C333B9" w:rsidRDefault="00C333B9" w:rsidP="00284FA6">
      <w:pPr>
        <w:tabs>
          <w:tab w:val="left" w:pos="3804"/>
        </w:tabs>
      </w:pPr>
    </w:p>
    <w:p w14:paraId="77B8A188" w14:textId="77777777" w:rsidR="00C333B9" w:rsidRDefault="00C333B9" w:rsidP="00284FA6">
      <w:pPr>
        <w:tabs>
          <w:tab w:val="left" w:pos="3804"/>
        </w:tabs>
      </w:pPr>
    </w:p>
    <w:p w14:paraId="5655F140" w14:textId="77777777" w:rsidR="00C333B9" w:rsidRDefault="00C333B9" w:rsidP="00284FA6">
      <w:pPr>
        <w:tabs>
          <w:tab w:val="left" w:pos="3804"/>
        </w:tabs>
      </w:pPr>
    </w:p>
    <w:p w14:paraId="5136C312" w14:textId="77777777" w:rsidR="00C333B9" w:rsidRDefault="00C333B9" w:rsidP="00284FA6">
      <w:pPr>
        <w:tabs>
          <w:tab w:val="left" w:pos="3804"/>
        </w:tabs>
      </w:pPr>
    </w:p>
    <w:p w14:paraId="6DD58E07" w14:textId="77777777" w:rsidR="00C333B9" w:rsidRDefault="00C333B9" w:rsidP="00284FA6">
      <w:pPr>
        <w:tabs>
          <w:tab w:val="left" w:pos="3804"/>
        </w:tabs>
      </w:pPr>
    </w:p>
    <w:p w14:paraId="5C355AA7" w14:textId="77777777" w:rsidR="00C333B9" w:rsidRDefault="00C333B9" w:rsidP="00284FA6">
      <w:pPr>
        <w:tabs>
          <w:tab w:val="left" w:pos="3804"/>
        </w:tabs>
      </w:pPr>
    </w:p>
    <w:p w14:paraId="06D172E5" w14:textId="77777777" w:rsidR="00C333B9" w:rsidRDefault="00C333B9" w:rsidP="00284FA6">
      <w:pPr>
        <w:tabs>
          <w:tab w:val="left" w:pos="3804"/>
        </w:tabs>
      </w:pPr>
    </w:p>
    <w:p w14:paraId="7D785E6C" w14:textId="77777777" w:rsidR="00C333B9" w:rsidRDefault="00C333B9" w:rsidP="00284FA6">
      <w:pPr>
        <w:tabs>
          <w:tab w:val="left" w:pos="3804"/>
        </w:tabs>
      </w:pPr>
    </w:p>
    <w:p w14:paraId="4B60299B" w14:textId="77777777" w:rsidR="00C333B9" w:rsidRDefault="00C333B9" w:rsidP="00284FA6">
      <w:pPr>
        <w:tabs>
          <w:tab w:val="left" w:pos="3804"/>
        </w:tabs>
      </w:pPr>
    </w:p>
    <w:p w14:paraId="16441478" w14:textId="77777777" w:rsidR="00C333B9" w:rsidRDefault="00C333B9" w:rsidP="00284FA6">
      <w:pPr>
        <w:tabs>
          <w:tab w:val="left" w:pos="3804"/>
        </w:tabs>
      </w:pPr>
    </w:p>
    <w:p w14:paraId="312F7FA1" w14:textId="77777777" w:rsidR="00C333B9" w:rsidRDefault="00C333B9" w:rsidP="00284FA6">
      <w:pPr>
        <w:tabs>
          <w:tab w:val="left" w:pos="3804"/>
        </w:tabs>
      </w:pPr>
    </w:p>
    <w:p w14:paraId="63789F48" w14:textId="77777777" w:rsidR="00C333B9" w:rsidRDefault="00C333B9" w:rsidP="00284FA6">
      <w:pPr>
        <w:tabs>
          <w:tab w:val="left" w:pos="3804"/>
        </w:tabs>
      </w:pPr>
    </w:p>
    <w:p w14:paraId="41154824" w14:textId="77777777" w:rsidR="00C333B9" w:rsidRDefault="00C333B9" w:rsidP="00284FA6">
      <w:pPr>
        <w:tabs>
          <w:tab w:val="left" w:pos="3804"/>
        </w:tabs>
      </w:pPr>
    </w:p>
    <w:p w14:paraId="2BCE4EF8" w14:textId="77777777" w:rsidR="00C333B9" w:rsidRDefault="00C333B9" w:rsidP="00284FA6">
      <w:pPr>
        <w:tabs>
          <w:tab w:val="left" w:pos="3804"/>
        </w:tabs>
      </w:pPr>
    </w:p>
    <w:p w14:paraId="4E92E0AD" w14:textId="77777777" w:rsidR="00C333B9" w:rsidRDefault="00C333B9" w:rsidP="00284FA6">
      <w:pPr>
        <w:tabs>
          <w:tab w:val="left" w:pos="3804"/>
        </w:tabs>
      </w:pPr>
    </w:p>
    <w:p w14:paraId="7DDC76DE" w14:textId="77777777" w:rsidR="00C333B9" w:rsidRDefault="00C333B9" w:rsidP="00284FA6">
      <w:pPr>
        <w:tabs>
          <w:tab w:val="left" w:pos="3804"/>
        </w:tabs>
      </w:pPr>
    </w:p>
    <w:p w14:paraId="792B0CDA" w14:textId="77777777" w:rsidR="00C333B9" w:rsidRDefault="00C333B9" w:rsidP="00284FA6">
      <w:pPr>
        <w:tabs>
          <w:tab w:val="left" w:pos="3804"/>
        </w:tabs>
      </w:pPr>
    </w:p>
    <w:p w14:paraId="1F8A1391" w14:textId="77777777" w:rsidR="00C333B9" w:rsidRDefault="00C333B9" w:rsidP="00284FA6">
      <w:pPr>
        <w:tabs>
          <w:tab w:val="left" w:pos="3804"/>
        </w:tabs>
      </w:pPr>
    </w:p>
    <w:p w14:paraId="761E8AE5" w14:textId="77777777" w:rsidR="00C333B9" w:rsidRDefault="00C333B9" w:rsidP="00284FA6">
      <w:pPr>
        <w:tabs>
          <w:tab w:val="left" w:pos="3804"/>
        </w:tabs>
      </w:pPr>
    </w:p>
    <w:p w14:paraId="3E0CBF72" w14:textId="77777777" w:rsidR="00C333B9" w:rsidRDefault="00C333B9" w:rsidP="00284FA6">
      <w:pPr>
        <w:tabs>
          <w:tab w:val="left" w:pos="3804"/>
        </w:tabs>
      </w:pPr>
    </w:p>
    <w:p w14:paraId="0838FC01" w14:textId="77777777" w:rsidR="00C333B9" w:rsidRDefault="00C333B9" w:rsidP="00284FA6">
      <w:pPr>
        <w:tabs>
          <w:tab w:val="left" w:pos="3804"/>
        </w:tabs>
      </w:pPr>
    </w:p>
    <w:p w14:paraId="633F0A9C" w14:textId="77777777" w:rsidR="00C333B9" w:rsidRDefault="00C333B9" w:rsidP="00284FA6">
      <w:pPr>
        <w:tabs>
          <w:tab w:val="left" w:pos="3804"/>
        </w:tabs>
      </w:pPr>
    </w:p>
    <w:p w14:paraId="47FF5A25" w14:textId="77777777" w:rsidR="00C333B9" w:rsidRDefault="00C333B9" w:rsidP="00284FA6">
      <w:pPr>
        <w:tabs>
          <w:tab w:val="left" w:pos="3804"/>
        </w:tabs>
      </w:pPr>
    </w:p>
    <w:p w14:paraId="5F9CCC5A" w14:textId="77777777" w:rsidR="00C333B9" w:rsidRDefault="00C333B9" w:rsidP="00284FA6">
      <w:pPr>
        <w:tabs>
          <w:tab w:val="left" w:pos="3804"/>
        </w:tabs>
      </w:pPr>
    </w:p>
    <w:p w14:paraId="66D5506E" w14:textId="77777777" w:rsidR="00C333B9" w:rsidRDefault="00C333B9" w:rsidP="00284FA6">
      <w:pPr>
        <w:tabs>
          <w:tab w:val="left" w:pos="3804"/>
        </w:tabs>
      </w:pPr>
    </w:p>
    <w:p w14:paraId="3A1F8E15" w14:textId="77777777" w:rsidR="00C333B9" w:rsidRDefault="00C333B9" w:rsidP="00284FA6">
      <w:pPr>
        <w:tabs>
          <w:tab w:val="left" w:pos="3804"/>
        </w:tabs>
      </w:pPr>
    </w:p>
    <w:p w14:paraId="31310516" w14:textId="77777777" w:rsidR="00C333B9" w:rsidRDefault="00C333B9" w:rsidP="00284FA6">
      <w:pPr>
        <w:tabs>
          <w:tab w:val="left" w:pos="3804"/>
        </w:tabs>
      </w:pPr>
    </w:p>
    <w:p w14:paraId="5D0A2557" w14:textId="77777777" w:rsidR="00C333B9" w:rsidRDefault="00C333B9" w:rsidP="00284FA6">
      <w:pPr>
        <w:tabs>
          <w:tab w:val="left" w:pos="3804"/>
        </w:tabs>
      </w:pPr>
    </w:p>
    <w:p w14:paraId="71290374" w14:textId="77777777" w:rsidR="00C333B9" w:rsidRDefault="00C333B9" w:rsidP="00284FA6">
      <w:pPr>
        <w:tabs>
          <w:tab w:val="left" w:pos="3804"/>
        </w:tabs>
      </w:pPr>
    </w:p>
    <w:p w14:paraId="53176DCA" w14:textId="77777777" w:rsidR="00C333B9" w:rsidRDefault="00C333B9" w:rsidP="00284FA6">
      <w:pPr>
        <w:tabs>
          <w:tab w:val="left" w:pos="3804"/>
        </w:tabs>
      </w:pPr>
    </w:p>
    <w:p w14:paraId="3D764606" w14:textId="77777777" w:rsidR="00C333B9" w:rsidRDefault="00C333B9" w:rsidP="00284FA6">
      <w:pPr>
        <w:tabs>
          <w:tab w:val="left" w:pos="3804"/>
        </w:tabs>
      </w:pPr>
    </w:p>
    <w:p w14:paraId="47762338" w14:textId="77777777" w:rsidR="00C333B9" w:rsidRDefault="00C333B9" w:rsidP="00284FA6">
      <w:pPr>
        <w:tabs>
          <w:tab w:val="left" w:pos="3804"/>
        </w:tabs>
      </w:pPr>
    </w:p>
    <w:p w14:paraId="0C274043" w14:textId="77777777" w:rsidR="00C333B9" w:rsidRDefault="00C333B9" w:rsidP="00284FA6">
      <w:pPr>
        <w:tabs>
          <w:tab w:val="left" w:pos="3804"/>
        </w:tabs>
      </w:pPr>
    </w:p>
    <w:p w14:paraId="1A682BC0" w14:textId="77777777" w:rsidR="00C333B9" w:rsidRDefault="00C333B9" w:rsidP="00284FA6">
      <w:pPr>
        <w:tabs>
          <w:tab w:val="left" w:pos="3804"/>
        </w:tabs>
      </w:pPr>
    </w:p>
    <w:p w14:paraId="5DB00C2F" w14:textId="77777777" w:rsidR="00C333B9" w:rsidRDefault="00C333B9" w:rsidP="00284FA6">
      <w:pPr>
        <w:tabs>
          <w:tab w:val="left" w:pos="3804"/>
        </w:tabs>
      </w:pPr>
    </w:p>
    <w:p w14:paraId="6328CDBA" w14:textId="77777777" w:rsidR="00C333B9" w:rsidRDefault="00C333B9" w:rsidP="00284FA6">
      <w:pPr>
        <w:tabs>
          <w:tab w:val="left" w:pos="3804"/>
        </w:tabs>
      </w:pPr>
    </w:p>
    <w:p w14:paraId="751E1104" w14:textId="77777777" w:rsidR="00C333B9" w:rsidRDefault="00C333B9" w:rsidP="00284FA6">
      <w:pPr>
        <w:tabs>
          <w:tab w:val="left" w:pos="3804"/>
        </w:tabs>
      </w:pPr>
    </w:p>
    <w:p w14:paraId="48963C8E" w14:textId="77777777" w:rsidR="00C333B9" w:rsidRDefault="00C333B9" w:rsidP="00284FA6">
      <w:pPr>
        <w:tabs>
          <w:tab w:val="left" w:pos="3804"/>
        </w:tabs>
      </w:pPr>
    </w:p>
    <w:p w14:paraId="353F8E09" w14:textId="77777777" w:rsidR="00C333B9" w:rsidRDefault="00C333B9" w:rsidP="00284FA6">
      <w:pPr>
        <w:tabs>
          <w:tab w:val="left" w:pos="3804"/>
        </w:tabs>
      </w:pPr>
    </w:p>
    <w:p w14:paraId="369F3352" w14:textId="77777777" w:rsidR="00C333B9" w:rsidRDefault="00C333B9" w:rsidP="00284FA6">
      <w:pPr>
        <w:tabs>
          <w:tab w:val="left" w:pos="3804"/>
        </w:tabs>
      </w:pPr>
    </w:p>
    <w:p w14:paraId="2555A8BA" w14:textId="77777777" w:rsidR="00C333B9" w:rsidRDefault="00C333B9" w:rsidP="00284FA6">
      <w:pPr>
        <w:tabs>
          <w:tab w:val="left" w:pos="3804"/>
        </w:tabs>
      </w:pPr>
    </w:p>
    <w:p w14:paraId="644B8881" w14:textId="77777777" w:rsidR="00C333B9" w:rsidRDefault="00C333B9" w:rsidP="00284FA6">
      <w:pPr>
        <w:tabs>
          <w:tab w:val="left" w:pos="3804"/>
        </w:tabs>
      </w:pPr>
    </w:p>
    <w:p w14:paraId="38B299EF" w14:textId="77777777" w:rsidR="00C333B9" w:rsidRDefault="00C333B9" w:rsidP="00284FA6">
      <w:pPr>
        <w:tabs>
          <w:tab w:val="left" w:pos="3804"/>
        </w:tabs>
      </w:pPr>
    </w:p>
    <w:p w14:paraId="37E974D7" w14:textId="77777777" w:rsidR="00C333B9" w:rsidRDefault="00C333B9" w:rsidP="00284FA6">
      <w:pPr>
        <w:tabs>
          <w:tab w:val="left" w:pos="3804"/>
        </w:tabs>
      </w:pPr>
    </w:p>
    <w:p w14:paraId="77683DB2" w14:textId="77777777" w:rsidR="00C333B9" w:rsidRDefault="00C333B9" w:rsidP="00284FA6">
      <w:pPr>
        <w:tabs>
          <w:tab w:val="left" w:pos="3804"/>
        </w:tabs>
      </w:pPr>
    </w:p>
    <w:p w14:paraId="14681E54" w14:textId="77777777" w:rsidR="00C333B9" w:rsidRDefault="00C333B9" w:rsidP="00284FA6">
      <w:pPr>
        <w:tabs>
          <w:tab w:val="left" w:pos="3804"/>
        </w:tabs>
      </w:pPr>
    </w:p>
    <w:p w14:paraId="7A62F1D7" w14:textId="77777777" w:rsidR="00C333B9" w:rsidRDefault="00C333B9" w:rsidP="00284FA6">
      <w:pPr>
        <w:tabs>
          <w:tab w:val="left" w:pos="3804"/>
        </w:tabs>
      </w:pPr>
    </w:p>
    <w:p w14:paraId="2013E03F" w14:textId="77777777" w:rsidR="00C333B9" w:rsidRDefault="00C333B9" w:rsidP="00284FA6">
      <w:pPr>
        <w:tabs>
          <w:tab w:val="left" w:pos="3804"/>
        </w:tabs>
      </w:pPr>
    </w:p>
    <w:p w14:paraId="39C03B34" w14:textId="77777777" w:rsidR="00C333B9" w:rsidRDefault="00C333B9" w:rsidP="00284FA6">
      <w:pPr>
        <w:tabs>
          <w:tab w:val="left" w:pos="3804"/>
        </w:tabs>
      </w:pPr>
    </w:p>
    <w:p w14:paraId="4B891294" w14:textId="77777777" w:rsidR="00C333B9" w:rsidRDefault="00C333B9" w:rsidP="00284FA6">
      <w:pPr>
        <w:tabs>
          <w:tab w:val="left" w:pos="3804"/>
        </w:tabs>
      </w:pPr>
    </w:p>
    <w:p w14:paraId="18CDD91D" w14:textId="77777777" w:rsidR="00C333B9" w:rsidRDefault="00C333B9" w:rsidP="00284FA6">
      <w:pPr>
        <w:tabs>
          <w:tab w:val="left" w:pos="3804"/>
        </w:tabs>
      </w:pPr>
    </w:p>
    <w:p w14:paraId="5267DB6D" w14:textId="77777777" w:rsidR="00C333B9" w:rsidRDefault="00C333B9" w:rsidP="00284FA6">
      <w:pPr>
        <w:tabs>
          <w:tab w:val="left" w:pos="3804"/>
        </w:tabs>
      </w:pPr>
    </w:p>
    <w:p w14:paraId="0D565299" w14:textId="77777777" w:rsidR="00C333B9" w:rsidRDefault="00C333B9" w:rsidP="00284FA6">
      <w:pPr>
        <w:tabs>
          <w:tab w:val="left" w:pos="3804"/>
        </w:tabs>
      </w:pPr>
    </w:p>
    <w:p w14:paraId="23002712" w14:textId="77777777" w:rsidR="00C333B9" w:rsidRDefault="00C333B9" w:rsidP="00284FA6">
      <w:pPr>
        <w:tabs>
          <w:tab w:val="left" w:pos="3804"/>
        </w:tabs>
      </w:pPr>
    </w:p>
    <w:p w14:paraId="6C64F916" w14:textId="77777777" w:rsidR="00C333B9" w:rsidRDefault="00C333B9" w:rsidP="00284FA6">
      <w:pPr>
        <w:tabs>
          <w:tab w:val="left" w:pos="3804"/>
        </w:tabs>
      </w:pPr>
    </w:p>
    <w:p w14:paraId="44D5616B" w14:textId="77777777" w:rsidR="00C333B9" w:rsidRDefault="00C333B9" w:rsidP="00284FA6">
      <w:pPr>
        <w:tabs>
          <w:tab w:val="left" w:pos="3804"/>
        </w:tabs>
      </w:pPr>
    </w:p>
    <w:p w14:paraId="301C2904" w14:textId="77777777" w:rsidR="00C333B9" w:rsidRDefault="00C333B9" w:rsidP="00284FA6">
      <w:pPr>
        <w:tabs>
          <w:tab w:val="left" w:pos="3804"/>
        </w:tabs>
      </w:pPr>
    </w:p>
    <w:p w14:paraId="144E93DA" w14:textId="77777777" w:rsidR="00C333B9" w:rsidRDefault="00C333B9" w:rsidP="00284FA6">
      <w:pPr>
        <w:tabs>
          <w:tab w:val="left" w:pos="3804"/>
        </w:tabs>
      </w:pPr>
    </w:p>
    <w:p w14:paraId="5C0138C9" w14:textId="77777777" w:rsidR="00C333B9" w:rsidRDefault="00C333B9" w:rsidP="00284FA6">
      <w:pPr>
        <w:tabs>
          <w:tab w:val="left" w:pos="3804"/>
        </w:tabs>
      </w:pPr>
    </w:p>
    <w:p w14:paraId="4A92A3CB" w14:textId="77777777" w:rsidR="00C333B9" w:rsidRDefault="00C333B9" w:rsidP="00284FA6">
      <w:pPr>
        <w:tabs>
          <w:tab w:val="left" w:pos="3804"/>
        </w:tabs>
      </w:pPr>
    </w:p>
    <w:p w14:paraId="544D043F" w14:textId="77777777" w:rsidR="00C333B9" w:rsidRDefault="00C333B9" w:rsidP="00284FA6">
      <w:pPr>
        <w:tabs>
          <w:tab w:val="left" w:pos="3804"/>
        </w:tabs>
      </w:pPr>
    </w:p>
    <w:p w14:paraId="4C3919C1" w14:textId="77777777" w:rsidR="00C333B9" w:rsidRDefault="00C333B9" w:rsidP="00284FA6">
      <w:pPr>
        <w:tabs>
          <w:tab w:val="left" w:pos="3804"/>
        </w:tabs>
      </w:pPr>
    </w:p>
    <w:p w14:paraId="56BFB376" w14:textId="77777777" w:rsidR="00C333B9" w:rsidRDefault="00C333B9" w:rsidP="00284FA6">
      <w:pPr>
        <w:tabs>
          <w:tab w:val="left" w:pos="3804"/>
        </w:tabs>
      </w:pPr>
    </w:p>
    <w:p w14:paraId="3224B5DF" w14:textId="77777777" w:rsidR="00C333B9" w:rsidRDefault="00C333B9" w:rsidP="00284FA6">
      <w:pPr>
        <w:tabs>
          <w:tab w:val="left" w:pos="3804"/>
        </w:tabs>
      </w:pPr>
    </w:p>
    <w:p w14:paraId="58993B21" w14:textId="77777777" w:rsidR="00C333B9" w:rsidRDefault="00C333B9" w:rsidP="00284FA6">
      <w:pPr>
        <w:tabs>
          <w:tab w:val="left" w:pos="3804"/>
        </w:tabs>
      </w:pPr>
    </w:p>
    <w:p w14:paraId="4E0201E4" w14:textId="77777777" w:rsidR="00C333B9" w:rsidRDefault="00C333B9" w:rsidP="00284FA6">
      <w:pPr>
        <w:tabs>
          <w:tab w:val="left" w:pos="3804"/>
        </w:tabs>
      </w:pPr>
    </w:p>
    <w:p w14:paraId="6DC3FE91" w14:textId="77777777" w:rsidR="00C333B9" w:rsidRDefault="00C333B9" w:rsidP="00284FA6">
      <w:pPr>
        <w:tabs>
          <w:tab w:val="left" w:pos="3804"/>
        </w:tabs>
      </w:pPr>
    </w:p>
    <w:p w14:paraId="025A8348" w14:textId="77777777" w:rsidR="00C333B9" w:rsidRDefault="00C333B9" w:rsidP="00284FA6">
      <w:pPr>
        <w:tabs>
          <w:tab w:val="left" w:pos="3804"/>
        </w:tabs>
      </w:pPr>
    </w:p>
    <w:p w14:paraId="58177B9F" w14:textId="77777777" w:rsidR="00C333B9" w:rsidRDefault="00C333B9" w:rsidP="00284FA6">
      <w:pPr>
        <w:tabs>
          <w:tab w:val="left" w:pos="3804"/>
        </w:tabs>
      </w:pPr>
    </w:p>
    <w:p w14:paraId="2D71DC7B" w14:textId="77777777" w:rsidR="00C333B9" w:rsidRDefault="00C333B9" w:rsidP="00284FA6">
      <w:pPr>
        <w:tabs>
          <w:tab w:val="left" w:pos="3804"/>
        </w:tabs>
      </w:pPr>
    </w:p>
    <w:p w14:paraId="7C110992" w14:textId="77777777" w:rsidR="00C333B9" w:rsidRDefault="00C333B9" w:rsidP="00284FA6">
      <w:pPr>
        <w:tabs>
          <w:tab w:val="left" w:pos="3804"/>
        </w:tabs>
      </w:pPr>
    </w:p>
    <w:p w14:paraId="5A26D382" w14:textId="77777777" w:rsidR="00C333B9" w:rsidRDefault="00C333B9" w:rsidP="00284FA6">
      <w:pPr>
        <w:tabs>
          <w:tab w:val="left" w:pos="3804"/>
        </w:tabs>
      </w:pPr>
    </w:p>
    <w:p w14:paraId="2332F864" w14:textId="77777777" w:rsidR="00C333B9" w:rsidRDefault="00C333B9" w:rsidP="00284FA6">
      <w:pPr>
        <w:tabs>
          <w:tab w:val="left" w:pos="3804"/>
        </w:tabs>
      </w:pPr>
    </w:p>
    <w:p w14:paraId="5F1CBB4E" w14:textId="77777777" w:rsidR="00C333B9" w:rsidRDefault="00C333B9" w:rsidP="00284FA6">
      <w:pPr>
        <w:tabs>
          <w:tab w:val="left" w:pos="3804"/>
        </w:tabs>
      </w:pPr>
    </w:p>
    <w:p w14:paraId="017BF4FD" w14:textId="77777777" w:rsidR="00C333B9" w:rsidRDefault="00C333B9" w:rsidP="00284FA6">
      <w:pPr>
        <w:tabs>
          <w:tab w:val="left" w:pos="3804"/>
        </w:tabs>
      </w:pPr>
    </w:p>
    <w:p w14:paraId="37605A5E" w14:textId="77777777" w:rsidR="00C333B9" w:rsidRDefault="00C333B9" w:rsidP="00284FA6">
      <w:pPr>
        <w:tabs>
          <w:tab w:val="left" w:pos="3804"/>
        </w:tabs>
      </w:pPr>
    </w:p>
    <w:p w14:paraId="32BB74A8" w14:textId="77777777" w:rsidR="00C333B9" w:rsidRDefault="00C333B9" w:rsidP="00284FA6">
      <w:pPr>
        <w:tabs>
          <w:tab w:val="left" w:pos="3804"/>
        </w:tabs>
      </w:pPr>
    </w:p>
    <w:p w14:paraId="60BA9571" w14:textId="77777777" w:rsidR="00C333B9" w:rsidRDefault="00C333B9" w:rsidP="00284FA6">
      <w:pPr>
        <w:tabs>
          <w:tab w:val="left" w:pos="3804"/>
        </w:tabs>
      </w:pPr>
    </w:p>
    <w:p w14:paraId="43552645" w14:textId="77777777" w:rsidR="00C333B9" w:rsidRDefault="00C333B9" w:rsidP="00284FA6">
      <w:pPr>
        <w:tabs>
          <w:tab w:val="left" w:pos="3804"/>
        </w:tabs>
      </w:pPr>
    </w:p>
    <w:p w14:paraId="776E69EB" w14:textId="77777777" w:rsidR="00C333B9" w:rsidRDefault="00C333B9" w:rsidP="00284FA6">
      <w:pPr>
        <w:tabs>
          <w:tab w:val="left" w:pos="3804"/>
        </w:tabs>
      </w:pPr>
    </w:p>
    <w:p w14:paraId="41AAA04F" w14:textId="77777777" w:rsidR="00C333B9" w:rsidRDefault="00C333B9" w:rsidP="00284FA6">
      <w:pPr>
        <w:tabs>
          <w:tab w:val="left" w:pos="3804"/>
        </w:tabs>
      </w:pPr>
    </w:p>
    <w:p w14:paraId="02C181C9" w14:textId="77777777" w:rsidR="00C333B9" w:rsidRDefault="00C333B9" w:rsidP="00284FA6">
      <w:pPr>
        <w:tabs>
          <w:tab w:val="left" w:pos="3804"/>
        </w:tabs>
      </w:pPr>
    </w:p>
    <w:p w14:paraId="198F921E" w14:textId="77777777" w:rsidR="00C333B9" w:rsidRDefault="00C333B9" w:rsidP="00284FA6">
      <w:pPr>
        <w:tabs>
          <w:tab w:val="left" w:pos="3804"/>
        </w:tabs>
      </w:pPr>
    </w:p>
    <w:p w14:paraId="7C3E8110" w14:textId="77777777" w:rsidR="00C333B9" w:rsidRDefault="00C333B9" w:rsidP="00284FA6">
      <w:pPr>
        <w:tabs>
          <w:tab w:val="left" w:pos="3804"/>
        </w:tabs>
      </w:pPr>
    </w:p>
    <w:p w14:paraId="26C128BE" w14:textId="77777777" w:rsidR="00C333B9" w:rsidRDefault="00C333B9" w:rsidP="00284FA6">
      <w:pPr>
        <w:tabs>
          <w:tab w:val="left" w:pos="3804"/>
        </w:tabs>
      </w:pPr>
    </w:p>
    <w:p w14:paraId="76D8B824" w14:textId="77777777" w:rsidR="00C333B9" w:rsidRDefault="00C333B9" w:rsidP="00284FA6">
      <w:pPr>
        <w:tabs>
          <w:tab w:val="left" w:pos="3804"/>
        </w:tabs>
      </w:pPr>
    </w:p>
    <w:p w14:paraId="43C1E51B" w14:textId="77777777" w:rsidR="00C333B9" w:rsidRDefault="00C333B9" w:rsidP="00284FA6">
      <w:pPr>
        <w:tabs>
          <w:tab w:val="left" w:pos="3804"/>
        </w:tabs>
      </w:pPr>
    </w:p>
    <w:p w14:paraId="293B1175" w14:textId="77777777" w:rsidR="00C333B9" w:rsidRDefault="00C333B9" w:rsidP="00284FA6">
      <w:pPr>
        <w:tabs>
          <w:tab w:val="left" w:pos="3804"/>
        </w:tabs>
      </w:pPr>
    </w:p>
    <w:p w14:paraId="1F865833" w14:textId="77777777" w:rsidR="00C333B9" w:rsidRDefault="00C333B9" w:rsidP="00284FA6">
      <w:pPr>
        <w:tabs>
          <w:tab w:val="left" w:pos="3804"/>
        </w:tabs>
      </w:pPr>
    </w:p>
    <w:p w14:paraId="0FF690E4" w14:textId="77777777" w:rsidR="00C333B9" w:rsidRDefault="00C333B9" w:rsidP="00284FA6">
      <w:pPr>
        <w:tabs>
          <w:tab w:val="left" w:pos="3804"/>
        </w:tabs>
      </w:pPr>
    </w:p>
    <w:p w14:paraId="6F9B87C8" w14:textId="77777777" w:rsidR="00C333B9" w:rsidRDefault="00C333B9" w:rsidP="00284FA6">
      <w:pPr>
        <w:tabs>
          <w:tab w:val="left" w:pos="3804"/>
        </w:tabs>
      </w:pPr>
    </w:p>
    <w:p w14:paraId="07EBE601" w14:textId="77777777" w:rsidR="00C333B9" w:rsidRDefault="00C333B9" w:rsidP="00284FA6">
      <w:pPr>
        <w:tabs>
          <w:tab w:val="left" w:pos="3804"/>
        </w:tabs>
      </w:pPr>
    </w:p>
    <w:p w14:paraId="51FF55AF" w14:textId="77777777" w:rsidR="00C333B9" w:rsidRDefault="00C333B9" w:rsidP="00284FA6">
      <w:pPr>
        <w:tabs>
          <w:tab w:val="left" w:pos="3804"/>
        </w:tabs>
      </w:pPr>
    </w:p>
    <w:p w14:paraId="11DFE941" w14:textId="77777777" w:rsidR="00C333B9" w:rsidRDefault="00C333B9" w:rsidP="00284FA6">
      <w:pPr>
        <w:tabs>
          <w:tab w:val="left" w:pos="3804"/>
        </w:tabs>
      </w:pPr>
    </w:p>
    <w:p w14:paraId="76C776E7" w14:textId="77777777" w:rsidR="00C333B9" w:rsidRDefault="00C333B9" w:rsidP="00284FA6">
      <w:pPr>
        <w:tabs>
          <w:tab w:val="left" w:pos="3804"/>
        </w:tabs>
      </w:pPr>
    </w:p>
    <w:p w14:paraId="1A1B9391" w14:textId="77777777" w:rsidR="00C333B9" w:rsidRDefault="00C333B9" w:rsidP="00284FA6">
      <w:pPr>
        <w:tabs>
          <w:tab w:val="left" w:pos="3804"/>
        </w:tabs>
      </w:pPr>
    </w:p>
    <w:p w14:paraId="1AA03025" w14:textId="77777777" w:rsidR="00C333B9" w:rsidRDefault="00C333B9" w:rsidP="00284FA6">
      <w:pPr>
        <w:tabs>
          <w:tab w:val="left" w:pos="3804"/>
        </w:tabs>
      </w:pPr>
    </w:p>
    <w:p w14:paraId="237C050D" w14:textId="77777777" w:rsidR="00C333B9" w:rsidRDefault="00C333B9" w:rsidP="00284FA6">
      <w:pPr>
        <w:tabs>
          <w:tab w:val="left" w:pos="3804"/>
        </w:tabs>
      </w:pPr>
    </w:p>
    <w:p w14:paraId="456336F2" w14:textId="77777777" w:rsidR="00C333B9" w:rsidRDefault="00C333B9" w:rsidP="00284FA6">
      <w:pPr>
        <w:tabs>
          <w:tab w:val="left" w:pos="3804"/>
        </w:tabs>
      </w:pPr>
    </w:p>
    <w:p w14:paraId="4B1E00C2" w14:textId="77777777" w:rsidR="00C333B9" w:rsidRDefault="00C333B9" w:rsidP="00284FA6">
      <w:pPr>
        <w:tabs>
          <w:tab w:val="left" w:pos="3804"/>
        </w:tabs>
      </w:pPr>
    </w:p>
    <w:p w14:paraId="52E6D13A" w14:textId="77777777" w:rsidR="00C333B9" w:rsidRDefault="00C333B9" w:rsidP="00284FA6">
      <w:pPr>
        <w:tabs>
          <w:tab w:val="left" w:pos="3804"/>
        </w:tabs>
      </w:pPr>
    </w:p>
    <w:p w14:paraId="1392D0FC" w14:textId="77777777" w:rsidR="00C333B9" w:rsidRDefault="00C333B9" w:rsidP="00284FA6">
      <w:pPr>
        <w:tabs>
          <w:tab w:val="left" w:pos="3804"/>
        </w:tabs>
      </w:pPr>
    </w:p>
    <w:p w14:paraId="6A4FD4F4" w14:textId="77777777" w:rsidR="00C333B9" w:rsidRDefault="00C333B9" w:rsidP="00284FA6">
      <w:pPr>
        <w:tabs>
          <w:tab w:val="left" w:pos="3804"/>
        </w:tabs>
      </w:pPr>
    </w:p>
    <w:p w14:paraId="6BE84955" w14:textId="77777777" w:rsidR="00C333B9" w:rsidRDefault="00C333B9" w:rsidP="00284FA6">
      <w:pPr>
        <w:tabs>
          <w:tab w:val="left" w:pos="3804"/>
        </w:tabs>
      </w:pPr>
    </w:p>
    <w:p w14:paraId="6F6B433D" w14:textId="77777777" w:rsidR="00C333B9" w:rsidRDefault="00C333B9" w:rsidP="00284FA6">
      <w:pPr>
        <w:tabs>
          <w:tab w:val="left" w:pos="3804"/>
        </w:tabs>
      </w:pPr>
    </w:p>
    <w:p w14:paraId="628023E0" w14:textId="77777777" w:rsidR="00C333B9" w:rsidRDefault="00C333B9" w:rsidP="00284FA6">
      <w:pPr>
        <w:tabs>
          <w:tab w:val="left" w:pos="3804"/>
        </w:tabs>
      </w:pPr>
    </w:p>
    <w:p w14:paraId="6E547D72" w14:textId="77777777" w:rsidR="00C333B9" w:rsidRDefault="00C333B9" w:rsidP="00284FA6">
      <w:pPr>
        <w:tabs>
          <w:tab w:val="left" w:pos="3804"/>
        </w:tabs>
      </w:pPr>
    </w:p>
    <w:p w14:paraId="30817D21" w14:textId="77777777" w:rsidR="00C333B9" w:rsidRDefault="00C333B9" w:rsidP="00284FA6">
      <w:pPr>
        <w:tabs>
          <w:tab w:val="left" w:pos="3804"/>
        </w:tabs>
      </w:pPr>
    </w:p>
    <w:p w14:paraId="03E7FB27" w14:textId="77777777" w:rsidR="00C333B9" w:rsidRDefault="00C333B9" w:rsidP="00284FA6">
      <w:pPr>
        <w:tabs>
          <w:tab w:val="left" w:pos="3804"/>
        </w:tabs>
      </w:pPr>
    </w:p>
    <w:p w14:paraId="4BB220B7" w14:textId="77777777" w:rsidR="00C333B9" w:rsidRDefault="00C333B9" w:rsidP="00284FA6">
      <w:pPr>
        <w:tabs>
          <w:tab w:val="left" w:pos="3804"/>
        </w:tabs>
      </w:pPr>
    </w:p>
    <w:p w14:paraId="46E103B3" w14:textId="77777777" w:rsidR="00C333B9" w:rsidRDefault="00C333B9" w:rsidP="00284FA6">
      <w:pPr>
        <w:tabs>
          <w:tab w:val="left" w:pos="3804"/>
        </w:tabs>
      </w:pPr>
    </w:p>
    <w:p w14:paraId="5CD44668" w14:textId="77777777" w:rsidR="00C333B9" w:rsidRDefault="00C333B9" w:rsidP="00284FA6">
      <w:pPr>
        <w:tabs>
          <w:tab w:val="left" w:pos="3804"/>
        </w:tabs>
      </w:pPr>
    </w:p>
    <w:p w14:paraId="060EB79A" w14:textId="77777777" w:rsidR="00C333B9" w:rsidRDefault="00C333B9" w:rsidP="00284FA6">
      <w:pPr>
        <w:tabs>
          <w:tab w:val="left" w:pos="3804"/>
        </w:tabs>
      </w:pPr>
    </w:p>
    <w:p w14:paraId="70D89DAD" w14:textId="77777777" w:rsidR="00C333B9" w:rsidRDefault="00C333B9" w:rsidP="00284FA6">
      <w:pPr>
        <w:tabs>
          <w:tab w:val="left" w:pos="3804"/>
        </w:tabs>
      </w:pPr>
    </w:p>
    <w:p w14:paraId="66B3B59C" w14:textId="77777777" w:rsidR="00C333B9" w:rsidRDefault="00C333B9" w:rsidP="00284FA6">
      <w:pPr>
        <w:tabs>
          <w:tab w:val="left" w:pos="3804"/>
        </w:tabs>
      </w:pPr>
    </w:p>
    <w:p w14:paraId="33043DBD" w14:textId="77777777" w:rsidR="00C333B9" w:rsidRDefault="00C333B9" w:rsidP="00284FA6">
      <w:pPr>
        <w:tabs>
          <w:tab w:val="left" w:pos="3804"/>
        </w:tabs>
      </w:pPr>
    </w:p>
    <w:p w14:paraId="438A7441" w14:textId="77777777" w:rsidR="00C333B9" w:rsidRDefault="00C333B9" w:rsidP="00284FA6">
      <w:pPr>
        <w:tabs>
          <w:tab w:val="left" w:pos="3804"/>
        </w:tabs>
      </w:pPr>
    </w:p>
    <w:p w14:paraId="1A802703" w14:textId="77777777" w:rsidR="00C333B9" w:rsidRDefault="00C333B9" w:rsidP="00284FA6">
      <w:pPr>
        <w:tabs>
          <w:tab w:val="left" w:pos="3804"/>
        </w:tabs>
      </w:pPr>
    </w:p>
    <w:p w14:paraId="6658E075" w14:textId="77777777" w:rsidR="00C333B9" w:rsidRDefault="00C333B9" w:rsidP="00284FA6">
      <w:pPr>
        <w:tabs>
          <w:tab w:val="left" w:pos="3804"/>
        </w:tabs>
      </w:pPr>
    </w:p>
    <w:p w14:paraId="15FEE048" w14:textId="77777777" w:rsidR="00C333B9" w:rsidRDefault="00C333B9" w:rsidP="00284FA6">
      <w:pPr>
        <w:tabs>
          <w:tab w:val="left" w:pos="3804"/>
        </w:tabs>
      </w:pPr>
    </w:p>
    <w:p w14:paraId="03A77443" w14:textId="77777777" w:rsidR="00C333B9" w:rsidRDefault="00C333B9" w:rsidP="00284FA6">
      <w:pPr>
        <w:tabs>
          <w:tab w:val="left" w:pos="3804"/>
        </w:tabs>
      </w:pPr>
    </w:p>
    <w:p w14:paraId="5FD9C6BB" w14:textId="77777777" w:rsidR="00C333B9" w:rsidRDefault="00C333B9" w:rsidP="00284FA6">
      <w:pPr>
        <w:tabs>
          <w:tab w:val="left" w:pos="3804"/>
        </w:tabs>
      </w:pPr>
    </w:p>
    <w:p w14:paraId="502D953C" w14:textId="77777777" w:rsidR="00C333B9" w:rsidRDefault="00C333B9" w:rsidP="00284FA6">
      <w:pPr>
        <w:tabs>
          <w:tab w:val="left" w:pos="3804"/>
        </w:tabs>
      </w:pPr>
    </w:p>
    <w:p w14:paraId="775BC4C7" w14:textId="77777777" w:rsidR="00C333B9" w:rsidRDefault="00C333B9" w:rsidP="00284FA6">
      <w:pPr>
        <w:tabs>
          <w:tab w:val="left" w:pos="3804"/>
        </w:tabs>
      </w:pPr>
    </w:p>
    <w:p w14:paraId="07560AFE" w14:textId="77777777" w:rsidR="00C333B9" w:rsidRDefault="00C333B9" w:rsidP="00284FA6">
      <w:pPr>
        <w:tabs>
          <w:tab w:val="left" w:pos="3804"/>
        </w:tabs>
      </w:pPr>
    </w:p>
    <w:p w14:paraId="4209791B" w14:textId="77777777" w:rsidR="00C333B9" w:rsidRDefault="00C333B9" w:rsidP="00284FA6">
      <w:pPr>
        <w:tabs>
          <w:tab w:val="left" w:pos="3804"/>
        </w:tabs>
      </w:pPr>
    </w:p>
    <w:p w14:paraId="1028CE32" w14:textId="77777777" w:rsidR="00C333B9" w:rsidRDefault="00C333B9" w:rsidP="00284FA6">
      <w:pPr>
        <w:tabs>
          <w:tab w:val="left" w:pos="3804"/>
        </w:tabs>
      </w:pPr>
    </w:p>
    <w:p w14:paraId="759B7C53" w14:textId="77777777" w:rsidR="00C333B9" w:rsidRDefault="00C333B9" w:rsidP="00284FA6">
      <w:pPr>
        <w:tabs>
          <w:tab w:val="left" w:pos="3804"/>
        </w:tabs>
      </w:pPr>
    </w:p>
    <w:p w14:paraId="5B612154" w14:textId="77777777" w:rsidR="00C333B9" w:rsidRDefault="00C333B9" w:rsidP="00284FA6">
      <w:pPr>
        <w:tabs>
          <w:tab w:val="left" w:pos="3804"/>
        </w:tabs>
      </w:pPr>
    </w:p>
    <w:p w14:paraId="4FFC522F" w14:textId="77777777" w:rsidR="00C333B9" w:rsidRDefault="00C333B9" w:rsidP="00284FA6">
      <w:pPr>
        <w:tabs>
          <w:tab w:val="left" w:pos="3804"/>
        </w:tabs>
      </w:pPr>
    </w:p>
    <w:p w14:paraId="29863192" w14:textId="77777777" w:rsidR="00C333B9" w:rsidRDefault="00C333B9" w:rsidP="00284FA6">
      <w:pPr>
        <w:tabs>
          <w:tab w:val="left" w:pos="3804"/>
        </w:tabs>
      </w:pPr>
    </w:p>
    <w:p w14:paraId="54A7B152" w14:textId="77777777" w:rsidR="00C333B9" w:rsidRDefault="00C333B9" w:rsidP="00284FA6">
      <w:pPr>
        <w:tabs>
          <w:tab w:val="left" w:pos="3804"/>
        </w:tabs>
      </w:pPr>
    </w:p>
    <w:p w14:paraId="062B1B7F" w14:textId="77777777" w:rsidR="00C333B9" w:rsidRDefault="00C333B9" w:rsidP="00284FA6">
      <w:pPr>
        <w:tabs>
          <w:tab w:val="left" w:pos="3804"/>
        </w:tabs>
      </w:pPr>
    </w:p>
    <w:p w14:paraId="7A73E35E" w14:textId="77777777" w:rsidR="00C333B9" w:rsidRDefault="00C333B9" w:rsidP="00284FA6">
      <w:pPr>
        <w:tabs>
          <w:tab w:val="left" w:pos="3804"/>
        </w:tabs>
      </w:pPr>
    </w:p>
    <w:p w14:paraId="0ADA9B3C" w14:textId="77777777" w:rsidR="00C333B9" w:rsidRDefault="00C333B9" w:rsidP="00284FA6">
      <w:pPr>
        <w:tabs>
          <w:tab w:val="left" w:pos="3804"/>
        </w:tabs>
      </w:pPr>
    </w:p>
    <w:p w14:paraId="3A28E567" w14:textId="77777777" w:rsidR="00C333B9" w:rsidRDefault="00C333B9" w:rsidP="00284FA6">
      <w:pPr>
        <w:tabs>
          <w:tab w:val="left" w:pos="3804"/>
        </w:tabs>
      </w:pPr>
    </w:p>
    <w:p w14:paraId="5CFE4C0B" w14:textId="77777777" w:rsidR="00C333B9" w:rsidRDefault="00C333B9" w:rsidP="00284FA6">
      <w:pPr>
        <w:tabs>
          <w:tab w:val="left" w:pos="3804"/>
        </w:tabs>
      </w:pPr>
    </w:p>
    <w:p w14:paraId="0FBF8800" w14:textId="77777777" w:rsidR="00C333B9" w:rsidRDefault="00C333B9" w:rsidP="00284FA6">
      <w:pPr>
        <w:tabs>
          <w:tab w:val="left" w:pos="3804"/>
        </w:tabs>
      </w:pPr>
    </w:p>
    <w:p w14:paraId="0CADB94A" w14:textId="77777777" w:rsidR="00C333B9" w:rsidRDefault="00C333B9" w:rsidP="00284FA6">
      <w:pPr>
        <w:tabs>
          <w:tab w:val="left" w:pos="3804"/>
        </w:tabs>
      </w:pPr>
    </w:p>
    <w:p w14:paraId="3AB89B6F" w14:textId="77777777" w:rsidR="00C333B9" w:rsidRDefault="00C333B9" w:rsidP="00284FA6">
      <w:pPr>
        <w:tabs>
          <w:tab w:val="left" w:pos="3804"/>
        </w:tabs>
      </w:pPr>
    </w:p>
    <w:p w14:paraId="60BCCE7A" w14:textId="77777777" w:rsidR="00C333B9" w:rsidRDefault="00C333B9" w:rsidP="00284FA6">
      <w:pPr>
        <w:tabs>
          <w:tab w:val="left" w:pos="3804"/>
        </w:tabs>
      </w:pPr>
    </w:p>
    <w:p w14:paraId="23739883" w14:textId="77777777" w:rsidR="00C333B9" w:rsidRDefault="00C333B9" w:rsidP="00284FA6">
      <w:pPr>
        <w:tabs>
          <w:tab w:val="left" w:pos="3804"/>
        </w:tabs>
      </w:pPr>
    </w:p>
    <w:p w14:paraId="57E51128" w14:textId="77777777" w:rsidR="00C333B9" w:rsidRDefault="00C333B9" w:rsidP="00284FA6">
      <w:pPr>
        <w:tabs>
          <w:tab w:val="left" w:pos="3804"/>
        </w:tabs>
      </w:pPr>
    </w:p>
    <w:p w14:paraId="0DEC0DDB" w14:textId="77777777" w:rsidR="00C333B9" w:rsidRDefault="00C333B9" w:rsidP="00284FA6">
      <w:pPr>
        <w:tabs>
          <w:tab w:val="left" w:pos="3804"/>
        </w:tabs>
      </w:pPr>
    </w:p>
    <w:p w14:paraId="26AE89A1" w14:textId="77777777" w:rsidR="00C333B9" w:rsidRDefault="00C333B9" w:rsidP="00284FA6">
      <w:pPr>
        <w:tabs>
          <w:tab w:val="left" w:pos="3804"/>
        </w:tabs>
      </w:pPr>
    </w:p>
    <w:p w14:paraId="61FBB76A" w14:textId="77777777" w:rsidR="00C333B9" w:rsidRDefault="00C333B9" w:rsidP="00284FA6">
      <w:pPr>
        <w:tabs>
          <w:tab w:val="left" w:pos="3804"/>
        </w:tabs>
      </w:pPr>
    </w:p>
    <w:p w14:paraId="0A5D72E6" w14:textId="77777777" w:rsidR="00C333B9" w:rsidRDefault="00C333B9" w:rsidP="00284FA6">
      <w:pPr>
        <w:tabs>
          <w:tab w:val="left" w:pos="3804"/>
        </w:tabs>
      </w:pPr>
    </w:p>
    <w:p w14:paraId="2A4363C5" w14:textId="77777777" w:rsidR="00C333B9" w:rsidRDefault="00C333B9" w:rsidP="00284FA6">
      <w:pPr>
        <w:tabs>
          <w:tab w:val="left" w:pos="3804"/>
        </w:tabs>
      </w:pPr>
    </w:p>
    <w:p w14:paraId="0CA3C799" w14:textId="77777777" w:rsidR="00C333B9" w:rsidRDefault="00C333B9" w:rsidP="00284FA6">
      <w:pPr>
        <w:tabs>
          <w:tab w:val="left" w:pos="3804"/>
        </w:tabs>
      </w:pPr>
    </w:p>
    <w:p w14:paraId="126E35D8" w14:textId="77777777" w:rsidR="00C333B9" w:rsidRDefault="00C333B9" w:rsidP="00284FA6">
      <w:pPr>
        <w:tabs>
          <w:tab w:val="left" w:pos="3804"/>
        </w:tabs>
      </w:pPr>
    </w:p>
    <w:p w14:paraId="0F7F0B66" w14:textId="77777777" w:rsidR="00C333B9" w:rsidRDefault="00C333B9" w:rsidP="00284FA6">
      <w:pPr>
        <w:tabs>
          <w:tab w:val="left" w:pos="3804"/>
        </w:tabs>
      </w:pPr>
    </w:p>
    <w:p w14:paraId="45D78A7C" w14:textId="77777777" w:rsidR="00C333B9" w:rsidRDefault="00C333B9" w:rsidP="00284FA6">
      <w:pPr>
        <w:tabs>
          <w:tab w:val="left" w:pos="3804"/>
        </w:tabs>
      </w:pPr>
    </w:p>
    <w:p w14:paraId="0CE00814" w14:textId="77777777" w:rsidR="00C333B9" w:rsidRDefault="00C333B9" w:rsidP="00284FA6">
      <w:pPr>
        <w:tabs>
          <w:tab w:val="left" w:pos="3804"/>
        </w:tabs>
      </w:pPr>
    </w:p>
    <w:p w14:paraId="418C94DD" w14:textId="77777777" w:rsidR="00C333B9" w:rsidRDefault="00C333B9" w:rsidP="00284FA6">
      <w:pPr>
        <w:tabs>
          <w:tab w:val="left" w:pos="3804"/>
        </w:tabs>
      </w:pPr>
    </w:p>
    <w:p w14:paraId="79A92FC3" w14:textId="77777777" w:rsidR="00C333B9" w:rsidRDefault="00C333B9" w:rsidP="00284FA6">
      <w:pPr>
        <w:tabs>
          <w:tab w:val="left" w:pos="3804"/>
        </w:tabs>
      </w:pPr>
    </w:p>
    <w:p w14:paraId="38B53E2A" w14:textId="77777777" w:rsidR="00C333B9" w:rsidRDefault="00C333B9" w:rsidP="00284FA6">
      <w:pPr>
        <w:tabs>
          <w:tab w:val="left" w:pos="3804"/>
        </w:tabs>
      </w:pPr>
    </w:p>
    <w:p w14:paraId="5C29F732" w14:textId="77777777" w:rsidR="00C333B9" w:rsidRDefault="00C333B9" w:rsidP="00284FA6">
      <w:pPr>
        <w:tabs>
          <w:tab w:val="left" w:pos="3804"/>
        </w:tabs>
      </w:pPr>
    </w:p>
    <w:p w14:paraId="1C218D3F" w14:textId="77777777" w:rsidR="00C333B9" w:rsidRDefault="00C333B9" w:rsidP="00284FA6">
      <w:pPr>
        <w:tabs>
          <w:tab w:val="left" w:pos="3804"/>
        </w:tabs>
      </w:pPr>
    </w:p>
    <w:p w14:paraId="4D8F00AF" w14:textId="77777777" w:rsidR="00C333B9" w:rsidRDefault="00C333B9" w:rsidP="00284FA6">
      <w:pPr>
        <w:tabs>
          <w:tab w:val="left" w:pos="3804"/>
        </w:tabs>
      </w:pPr>
    </w:p>
    <w:p w14:paraId="3F13E7E9" w14:textId="77777777" w:rsidR="00C333B9" w:rsidRDefault="00C333B9" w:rsidP="00284FA6">
      <w:pPr>
        <w:tabs>
          <w:tab w:val="left" w:pos="3804"/>
        </w:tabs>
      </w:pPr>
    </w:p>
    <w:p w14:paraId="23A331E3" w14:textId="77777777" w:rsidR="00C333B9" w:rsidRDefault="00C333B9" w:rsidP="00284FA6">
      <w:pPr>
        <w:tabs>
          <w:tab w:val="left" w:pos="3804"/>
        </w:tabs>
      </w:pPr>
    </w:p>
    <w:p w14:paraId="73C3B3A1" w14:textId="77777777" w:rsidR="00C333B9" w:rsidRDefault="00C333B9" w:rsidP="00284FA6">
      <w:pPr>
        <w:tabs>
          <w:tab w:val="left" w:pos="3804"/>
        </w:tabs>
      </w:pPr>
    </w:p>
    <w:p w14:paraId="64136700" w14:textId="77777777" w:rsidR="00C333B9" w:rsidRDefault="00C333B9" w:rsidP="00284FA6">
      <w:pPr>
        <w:tabs>
          <w:tab w:val="left" w:pos="3804"/>
        </w:tabs>
      </w:pPr>
    </w:p>
    <w:p w14:paraId="16859B95" w14:textId="77777777" w:rsidR="00C333B9" w:rsidRDefault="00C333B9" w:rsidP="00284FA6">
      <w:pPr>
        <w:tabs>
          <w:tab w:val="left" w:pos="3804"/>
        </w:tabs>
      </w:pPr>
    </w:p>
    <w:p w14:paraId="222BDF40" w14:textId="77777777" w:rsidR="00C333B9" w:rsidRDefault="00C333B9" w:rsidP="00284FA6">
      <w:pPr>
        <w:tabs>
          <w:tab w:val="left" w:pos="3804"/>
        </w:tabs>
      </w:pPr>
    </w:p>
    <w:p w14:paraId="5ABD0575" w14:textId="77777777" w:rsidR="00C333B9" w:rsidRDefault="00C333B9" w:rsidP="00284FA6">
      <w:pPr>
        <w:tabs>
          <w:tab w:val="left" w:pos="3804"/>
        </w:tabs>
      </w:pPr>
    </w:p>
    <w:p w14:paraId="7DDDA7BB" w14:textId="77777777" w:rsidR="00C333B9" w:rsidRDefault="00C333B9" w:rsidP="00284FA6">
      <w:pPr>
        <w:tabs>
          <w:tab w:val="left" w:pos="3804"/>
        </w:tabs>
      </w:pPr>
    </w:p>
    <w:p w14:paraId="218C2DBE" w14:textId="77777777" w:rsidR="00C333B9" w:rsidRDefault="00C333B9" w:rsidP="00284FA6">
      <w:pPr>
        <w:tabs>
          <w:tab w:val="left" w:pos="3804"/>
        </w:tabs>
      </w:pPr>
    </w:p>
    <w:p w14:paraId="7CD6F1D1" w14:textId="77777777" w:rsidR="00C333B9" w:rsidRDefault="00C333B9" w:rsidP="00284FA6">
      <w:pPr>
        <w:tabs>
          <w:tab w:val="left" w:pos="3804"/>
        </w:tabs>
      </w:pPr>
    </w:p>
    <w:p w14:paraId="0F4D4617" w14:textId="77777777" w:rsidR="00C333B9" w:rsidRDefault="00C333B9" w:rsidP="00284FA6">
      <w:pPr>
        <w:tabs>
          <w:tab w:val="left" w:pos="3804"/>
        </w:tabs>
      </w:pPr>
    </w:p>
    <w:p w14:paraId="20693DFA" w14:textId="77777777" w:rsidR="00C333B9" w:rsidRDefault="00C333B9" w:rsidP="00284FA6">
      <w:pPr>
        <w:tabs>
          <w:tab w:val="left" w:pos="3804"/>
        </w:tabs>
      </w:pPr>
    </w:p>
    <w:p w14:paraId="15DE404B" w14:textId="77777777" w:rsidR="00C333B9" w:rsidRDefault="00C333B9" w:rsidP="00284FA6">
      <w:pPr>
        <w:tabs>
          <w:tab w:val="left" w:pos="3804"/>
        </w:tabs>
      </w:pPr>
    </w:p>
    <w:p w14:paraId="030F914E" w14:textId="77777777" w:rsidR="00C333B9" w:rsidRDefault="00C333B9" w:rsidP="00284FA6">
      <w:pPr>
        <w:tabs>
          <w:tab w:val="left" w:pos="3804"/>
        </w:tabs>
      </w:pPr>
    </w:p>
    <w:p w14:paraId="2532467C" w14:textId="77777777" w:rsidR="00C333B9" w:rsidRDefault="00C333B9" w:rsidP="00284FA6">
      <w:pPr>
        <w:tabs>
          <w:tab w:val="left" w:pos="3804"/>
        </w:tabs>
      </w:pPr>
    </w:p>
    <w:p w14:paraId="2ABFC57D" w14:textId="77777777" w:rsidR="00C333B9" w:rsidRDefault="00C333B9" w:rsidP="00284FA6">
      <w:pPr>
        <w:tabs>
          <w:tab w:val="left" w:pos="3804"/>
        </w:tabs>
      </w:pPr>
    </w:p>
    <w:p w14:paraId="44460738" w14:textId="77777777" w:rsidR="00C333B9" w:rsidRDefault="00C333B9" w:rsidP="00284FA6">
      <w:pPr>
        <w:tabs>
          <w:tab w:val="left" w:pos="3804"/>
        </w:tabs>
      </w:pPr>
    </w:p>
    <w:p w14:paraId="1D68814E" w14:textId="77777777" w:rsidR="00C333B9" w:rsidRDefault="00C333B9" w:rsidP="00284FA6">
      <w:pPr>
        <w:tabs>
          <w:tab w:val="left" w:pos="3804"/>
        </w:tabs>
      </w:pPr>
    </w:p>
    <w:p w14:paraId="1029700C" w14:textId="77777777" w:rsidR="00C333B9" w:rsidRDefault="00C333B9" w:rsidP="00284FA6">
      <w:pPr>
        <w:tabs>
          <w:tab w:val="left" w:pos="3804"/>
        </w:tabs>
      </w:pPr>
    </w:p>
    <w:p w14:paraId="6EB1F458" w14:textId="77777777" w:rsidR="00C333B9" w:rsidRDefault="00C333B9" w:rsidP="00284FA6">
      <w:pPr>
        <w:tabs>
          <w:tab w:val="left" w:pos="3804"/>
        </w:tabs>
      </w:pPr>
    </w:p>
    <w:p w14:paraId="29605E1A" w14:textId="77777777" w:rsidR="00C333B9" w:rsidRDefault="00C333B9" w:rsidP="00284FA6">
      <w:pPr>
        <w:tabs>
          <w:tab w:val="left" w:pos="3804"/>
        </w:tabs>
      </w:pPr>
    </w:p>
    <w:p w14:paraId="2CD3FE84" w14:textId="77777777" w:rsidR="00C333B9" w:rsidRDefault="00C333B9" w:rsidP="00284FA6">
      <w:pPr>
        <w:tabs>
          <w:tab w:val="left" w:pos="3804"/>
        </w:tabs>
      </w:pPr>
    </w:p>
    <w:p w14:paraId="04C1A9F9" w14:textId="77777777" w:rsidR="00C333B9" w:rsidRDefault="00C333B9" w:rsidP="00284FA6">
      <w:pPr>
        <w:tabs>
          <w:tab w:val="left" w:pos="3804"/>
        </w:tabs>
      </w:pPr>
    </w:p>
    <w:p w14:paraId="37389822" w14:textId="77777777" w:rsidR="00C333B9" w:rsidRDefault="00C333B9" w:rsidP="00284FA6">
      <w:pPr>
        <w:tabs>
          <w:tab w:val="left" w:pos="3804"/>
        </w:tabs>
      </w:pPr>
    </w:p>
    <w:p w14:paraId="24A57D10" w14:textId="77777777" w:rsidR="00C333B9" w:rsidRDefault="00C333B9" w:rsidP="00284FA6">
      <w:pPr>
        <w:tabs>
          <w:tab w:val="left" w:pos="3804"/>
        </w:tabs>
      </w:pPr>
    </w:p>
    <w:p w14:paraId="66F1BAFB" w14:textId="77777777" w:rsidR="00C333B9" w:rsidRDefault="00C333B9" w:rsidP="00284FA6">
      <w:pPr>
        <w:tabs>
          <w:tab w:val="left" w:pos="3804"/>
        </w:tabs>
      </w:pPr>
    </w:p>
    <w:p w14:paraId="0AD67518" w14:textId="77777777" w:rsidR="00C333B9" w:rsidRDefault="00C333B9" w:rsidP="00284FA6">
      <w:pPr>
        <w:tabs>
          <w:tab w:val="left" w:pos="3804"/>
        </w:tabs>
      </w:pPr>
    </w:p>
    <w:p w14:paraId="0029E4E3" w14:textId="77777777" w:rsidR="00C333B9" w:rsidRDefault="00C333B9" w:rsidP="00284FA6">
      <w:pPr>
        <w:tabs>
          <w:tab w:val="left" w:pos="3804"/>
        </w:tabs>
      </w:pPr>
    </w:p>
    <w:p w14:paraId="154365F3" w14:textId="77777777" w:rsidR="00C333B9" w:rsidRDefault="00C333B9" w:rsidP="00284FA6">
      <w:pPr>
        <w:tabs>
          <w:tab w:val="left" w:pos="3804"/>
        </w:tabs>
      </w:pPr>
    </w:p>
    <w:p w14:paraId="17993375" w14:textId="77777777" w:rsidR="00C333B9" w:rsidRDefault="00C333B9" w:rsidP="00284FA6">
      <w:pPr>
        <w:tabs>
          <w:tab w:val="left" w:pos="3804"/>
        </w:tabs>
      </w:pPr>
    </w:p>
    <w:p w14:paraId="21A36010" w14:textId="77777777" w:rsidR="00C333B9" w:rsidRDefault="00C333B9" w:rsidP="00284FA6">
      <w:pPr>
        <w:tabs>
          <w:tab w:val="left" w:pos="3804"/>
        </w:tabs>
      </w:pPr>
    </w:p>
    <w:p w14:paraId="58643008" w14:textId="77777777" w:rsidR="00C333B9" w:rsidRDefault="00C333B9" w:rsidP="00284FA6">
      <w:pPr>
        <w:tabs>
          <w:tab w:val="left" w:pos="3804"/>
        </w:tabs>
      </w:pPr>
    </w:p>
    <w:p w14:paraId="3428316C" w14:textId="77777777" w:rsidR="00C333B9" w:rsidRDefault="00C333B9" w:rsidP="00284FA6">
      <w:pPr>
        <w:tabs>
          <w:tab w:val="left" w:pos="3804"/>
        </w:tabs>
      </w:pPr>
    </w:p>
    <w:p w14:paraId="6EC51594" w14:textId="77777777" w:rsidR="00C333B9" w:rsidRDefault="00C333B9" w:rsidP="00284FA6">
      <w:pPr>
        <w:tabs>
          <w:tab w:val="left" w:pos="3804"/>
        </w:tabs>
      </w:pPr>
    </w:p>
    <w:p w14:paraId="50483B7C" w14:textId="77777777" w:rsidR="00C333B9" w:rsidRDefault="00C333B9" w:rsidP="00284FA6">
      <w:pPr>
        <w:tabs>
          <w:tab w:val="left" w:pos="3804"/>
        </w:tabs>
      </w:pPr>
    </w:p>
    <w:p w14:paraId="7FD18F0A" w14:textId="77777777" w:rsidR="00C333B9" w:rsidRDefault="00C333B9" w:rsidP="00284FA6">
      <w:pPr>
        <w:tabs>
          <w:tab w:val="left" w:pos="3804"/>
        </w:tabs>
      </w:pPr>
    </w:p>
    <w:p w14:paraId="5A92400A" w14:textId="77777777" w:rsidR="00C333B9" w:rsidRDefault="00C333B9" w:rsidP="00284FA6">
      <w:pPr>
        <w:tabs>
          <w:tab w:val="left" w:pos="3804"/>
        </w:tabs>
      </w:pPr>
    </w:p>
    <w:p w14:paraId="669CA8C2" w14:textId="77777777" w:rsidR="00C333B9" w:rsidRDefault="00C333B9" w:rsidP="00284FA6">
      <w:pPr>
        <w:tabs>
          <w:tab w:val="left" w:pos="3804"/>
        </w:tabs>
      </w:pPr>
    </w:p>
    <w:p w14:paraId="43F072C3" w14:textId="77777777" w:rsidR="00C333B9" w:rsidRDefault="00C333B9" w:rsidP="00284FA6">
      <w:pPr>
        <w:tabs>
          <w:tab w:val="left" w:pos="3804"/>
        </w:tabs>
      </w:pPr>
    </w:p>
    <w:p w14:paraId="2079A31F" w14:textId="77777777" w:rsidR="00C333B9" w:rsidRDefault="00C333B9" w:rsidP="00284FA6">
      <w:pPr>
        <w:tabs>
          <w:tab w:val="left" w:pos="3804"/>
        </w:tabs>
      </w:pPr>
    </w:p>
    <w:p w14:paraId="6E274E47" w14:textId="77777777" w:rsidR="00C333B9" w:rsidRDefault="00C333B9" w:rsidP="00284FA6">
      <w:pPr>
        <w:tabs>
          <w:tab w:val="left" w:pos="3804"/>
        </w:tabs>
      </w:pPr>
    </w:p>
    <w:p w14:paraId="255FA090" w14:textId="77777777" w:rsidR="00C333B9" w:rsidRDefault="00C333B9" w:rsidP="00284FA6">
      <w:pPr>
        <w:tabs>
          <w:tab w:val="left" w:pos="3804"/>
        </w:tabs>
      </w:pPr>
    </w:p>
    <w:p w14:paraId="609C6830" w14:textId="77777777" w:rsidR="00C333B9" w:rsidRDefault="00C333B9" w:rsidP="00284FA6">
      <w:pPr>
        <w:tabs>
          <w:tab w:val="left" w:pos="3804"/>
        </w:tabs>
      </w:pPr>
    </w:p>
    <w:p w14:paraId="597CBB19" w14:textId="77777777" w:rsidR="00C333B9" w:rsidRDefault="00C333B9" w:rsidP="00284FA6">
      <w:pPr>
        <w:tabs>
          <w:tab w:val="left" w:pos="3804"/>
        </w:tabs>
      </w:pPr>
    </w:p>
    <w:p w14:paraId="4657A84D" w14:textId="77777777" w:rsidR="00C333B9" w:rsidRDefault="00C333B9" w:rsidP="00284FA6">
      <w:pPr>
        <w:tabs>
          <w:tab w:val="left" w:pos="3804"/>
        </w:tabs>
      </w:pPr>
    </w:p>
    <w:p w14:paraId="5B4A1F98" w14:textId="77777777" w:rsidR="00C333B9" w:rsidRDefault="00C333B9" w:rsidP="00284FA6">
      <w:pPr>
        <w:tabs>
          <w:tab w:val="left" w:pos="3804"/>
        </w:tabs>
      </w:pPr>
    </w:p>
    <w:p w14:paraId="4C79B164" w14:textId="77777777" w:rsidR="00C333B9" w:rsidRDefault="00C333B9" w:rsidP="00284FA6">
      <w:pPr>
        <w:tabs>
          <w:tab w:val="left" w:pos="3804"/>
        </w:tabs>
      </w:pPr>
    </w:p>
    <w:p w14:paraId="0849B901" w14:textId="77777777" w:rsidR="00C333B9" w:rsidRDefault="00C333B9" w:rsidP="00284FA6">
      <w:pPr>
        <w:tabs>
          <w:tab w:val="left" w:pos="3804"/>
        </w:tabs>
      </w:pPr>
    </w:p>
    <w:p w14:paraId="4D06A578" w14:textId="77777777" w:rsidR="00C333B9" w:rsidRDefault="00C333B9" w:rsidP="00284FA6">
      <w:pPr>
        <w:tabs>
          <w:tab w:val="left" w:pos="3804"/>
        </w:tabs>
      </w:pPr>
    </w:p>
    <w:p w14:paraId="0453B4E2" w14:textId="77777777" w:rsidR="00C333B9" w:rsidRDefault="00C333B9" w:rsidP="00284FA6">
      <w:pPr>
        <w:tabs>
          <w:tab w:val="left" w:pos="3804"/>
        </w:tabs>
      </w:pPr>
    </w:p>
    <w:p w14:paraId="604D162A" w14:textId="77777777" w:rsidR="00C333B9" w:rsidRDefault="00C333B9" w:rsidP="00284FA6">
      <w:pPr>
        <w:tabs>
          <w:tab w:val="left" w:pos="3804"/>
        </w:tabs>
      </w:pPr>
    </w:p>
    <w:p w14:paraId="387B056D" w14:textId="77777777" w:rsidR="00C333B9" w:rsidRDefault="00C333B9" w:rsidP="00284FA6">
      <w:pPr>
        <w:tabs>
          <w:tab w:val="left" w:pos="3804"/>
        </w:tabs>
      </w:pPr>
    </w:p>
    <w:p w14:paraId="304A16BD" w14:textId="77777777" w:rsidR="00C333B9" w:rsidRDefault="00C333B9" w:rsidP="00284FA6">
      <w:pPr>
        <w:tabs>
          <w:tab w:val="left" w:pos="3804"/>
        </w:tabs>
      </w:pPr>
    </w:p>
    <w:p w14:paraId="1BE98378" w14:textId="77777777" w:rsidR="00C333B9" w:rsidRDefault="00C333B9" w:rsidP="00284FA6">
      <w:pPr>
        <w:tabs>
          <w:tab w:val="left" w:pos="3804"/>
        </w:tabs>
      </w:pPr>
    </w:p>
    <w:p w14:paraId="1099EE13" w14:textId="77777777" w:rsidR="00C333B9" w:rsidRDefault="00C333B9" w:rsidP="00284FA6">
      <w:pPr>
        <w:tabs>
          <w:tab w:val="left" w:pos="3804"/>
        </w:tabs>
      </w:pPr>
    </w:p>
    <w:p w14:paraId="0145B072" w14:textId="77777777" w:rsidR="00C333B9" w:rsidRDefault="00C333B9" w:rsidP="00284FA6">
      <w:pPr>
        <w:tabs>
          <w:tab w:val="left" w:pos="3804"/>
        </w:tabs>
      </w:pPr>
    </w:p>
    <w:p w14:paraId="219768AE" w14:textId="77777777" w:rsidR="00C333B9" w:rsidRDefault="00C333B9" w:rsidP="00284FA6">
      <w:pPr>
        <w:tabs>
          <w:tab w:val="left" w:pos="3804"/>
        </w:tabs>
      </w:pPr>
    </w:p>
    <w:p w14:paraId="798BE4A2" w14:textId="77777777" w:rsidR="00C333B9" w:rsidRDefault="00C333B9" w:rsidP="00284FA6">
      <w:pPr>
        <w:tabs>
          <w:tab w:val="left" w:pos="3804"/>
        </w:tabs>
      </w:pPr>
    </w:p>
    <w:p w14:paraId="4F87B9B3" w14:textId="77777777" w:rsidR="00C333B9" w:rsidRDefault="00C333B9" w:rsidP="00284FA6">
      <w:pPr>
        <w:tabs>
          <w:tab w:val="left" w:pos="3804"/>
        </w:tabs>
      </w:pPr>
    </w:p>
    <w:p w14:paraId="0B4450CB" w14:textId="77777777" w:rsidR="00C333B9" w:rsidRDefault="00C333B9" w:rsidP="00284FA6">
      <w:pPr>
        <w:tabs>
          <w:tab w:val="left" w:pos="3804"/>
        </w:tabs>
      </w:pPr>
    </w:p>
    <w:p w14:paraId="59CFBB13" w14:textId="77777777" w:rsidR="00C333B9" w:rsidRDefault="00C333B9" w:rsidP="00284FA6">
      <w:pPr>
        <w:tabs>
          <w:tab w:val="left" w:pos="3804"/>
        </w:tabs>
      </w:pPr>
    </w:p>
    <w:p w14:paraId="2B26DF8D" w14:textId="77777777" w:rsidR="00C333B9" w:rsidRDefault="00C333B9" w:rsidP="00284FA6">
      <w:pPr>
        <w:tabs>
          <w:tab w:val="left" w:pos="3804"/>
        </w:tabs>
      </w:pPr>
    </w:p>
    <w:p w14:paraId="72569115" w14:textId="77777777" w:rsidR="00C333B9" w:rsidRDefault="00C333B9" w:rsidP="00284FA6">
      <w:pPr>
        <w:tabs>
          <w:tab w:val="left" w:pos="3804"/>
        </w:tabs>
      </w:pPr>
    </w:p>
    <w:p w14:paraId="32AFB129" w14:textId="77777777" w:rsidR="00C333B9" w:rsidRDefault="00C333B9" w:rsidP="00284FA6">
      <w:pPr>
        <w:tabs>
          <w:tab w:val="left" w:pos="3804"/>
        </w:tabs>
      </w:pPr>
    </w:p>
    <w:p w14:paraId="513A55CC" w14:textId="77777777" w:rsidR="00C333B9" w:rsidRDefault="00C333B9" w:rsidP="00284FA6">
      <w:pPr>
        <w:tabs>
          <w:tab w:val="left" w:pos="3804"/>
        </w:tabs>
      </w:pPr>
    </w:p>
    <w:p w14:paraId="31ED6F58" w14:textId="77777777" w:rsidR="00C333B9" w:rsidRDefault="00C333B9" w:rsidP="00284FA6">
      <w:pPr>
        <w:tabs>
          <w:tab w:val="left" w:pos="3804"/>
        </w:tabs>
      </w:pPr>
    </w:p>
    <w:p w14:paraId="1C11F404" w14:textId="77777777" w:rsidR="00C333B9" w:rsidRDefault="00C333B9" w:rsidP="00284FA6">
      <w:pPr>
        <w:tabs>
          <w:tab w:val="left" w:pos="3804"/>
        </w:tabs>
      </w:pPr>
    </w:p>
    <w:p w14:paraId="44357655" w14:textId="77777777" w:rsidR="00C333B9" w:rsidRDefault="00C333B9" w:rsidP="00284FA6">
      <w:pPr>
        <w:tabs>
          <w:tab w:val="left" w:pos="3804"/>
        </w:tabs>
      </w:pPr>
    </w:p>
    <w:p w14:paraId="518FF457" w14:textId="77777777" w:rsidR="00C333B9" w:rsidRDefault="00C333B9" w:rsidP="00284FA6">
      <w:pPr>
        <w:tabs>
          <w:tab w:val="left" w:pos="3804"/>
        </w:tabs>
      </w:pPr>
    </w:p>
    <w:p w14:paraId="29B522D4" w14:textId="77777777" w:rsidR="00C333B9" w:rsidRDefault="00C333B9" w:rsidP="00284FA6">
      <w:pPr>
        <w:tabs>
          <w:tab w:val="left" w:pos="3804"/>
        </w:tabs>
      </w:pPr>
    </w:p>
    <w:p w14:paraId="6D34E8C0" w14:textId="77777777" w:rsidR="00C333B9" w:rsidRDefault="00C333B9" w:rsidP="00284FA6">
      <w:pPr>
        <w:tabs>
          <w:tab w:val="left" w:pos="3804"/>
        </w:tabs>
      </w:pPr>
    </w:p>
    <w:p w14:paraId="1148E895" w14:textId="77777777" w:rsidR="00C333B9" w:rsidRDefault="00C333B9" w:rsidP="00284FA6">
      <w:pPr>
        <w:tabs>
          <w:tab w:val="left" w:pos="3804"/>
        </w:tabs>
      </w:pPr>
    </w:p>
    <w:p w14:paraId="28289693" w14:textId="77777777" w:rsidR="00C333B9" w:rsidRDefault="00C333B9" w:rsidP="00284FA6">
      <w:pPr>
        <w:tabs>
          <w:tab w:val="left" w:pos="3804"/>
        </w:tabs>
      </w:pPr>
    </w:p>
    <w:p w14:paraId="0CCC3ED0" w14:textId="77777777" w:rsidR="00C333B9" w:rsidRDefault="00C333B9" w:rsidP="00284FA6">
      <w:pPr>
        <w:tabs>
          <w:tab w:val="left" w:pos="3804"/>
        </w:tabs>
      </w:pPr>
    </w:p>
    <w:p w14:paraId="134F786C" w14:textId="77777777" w:rsidR="00C333B9" w:rsidRDefault="00C333B9" w:rsidP="00284FA6">
      <w:pPr>
        <w:tabs>
          <w:tab w:val="left" w:pos="3804"/>
        </w:tabs>
      </w:pPr>
    </w:p>
    <w:p w14:paraId="1D3D7220" w14:textId="77777777" w:rsidR="00C333B9" w:rsidRDefault="00C333B9" w:rsidP="00284FA6">
      <w:pPr>
        <w:tabs>
          <w:tab w:val="left" w:pos="3804"/>
        </w:tabs>
      </w:pPr>
    </w:p>
    <w:p w14:paraId="6B970621" w14:textId="77777777" w:rsidR="00C333B9" w:rsidRDefault="00C333B9" w:rsidP="00284FA6">
      <w:pPr>
        <w:tabs>
          <w:tab w:val="left" w:pos="3804"/>
        </w:tabs>
      </w:pPr>
    </w:p>
    <w:p w14:paraId="0BF45BA8" w14:textId="77777777" w:rsidR="00C333B9" w:rsidRDefault="00C333B9" w:rsidP="00284FA6">
      <w:pPr>
        <w:tabs>
          <w:tab w:val="left" w:pos="3804"/>
        </w:tabs>
      </w:pPr>
    </w:p>
    <w:p w14:paraId="4760B20F" w14:textId="77777777" w:rsidR="00C333B9" w:rsidRDefault="00C333B9" w:rsidP="00284FA6">
      <w:pPr>
        <w:tabs>
          <w:tab w:val="left" w:pos="3804"/>
        </w:tabs>
      </w:pPr>
    </w:p>
    <w:p w14:paraId="6C76FED5" w14:textId="77777777" w:rsidR="00C333B9" w:rsidRDefault="00C333B9" w:rsidP="00284FA6">
      <w:pPr>
        <w:tabs>
          <w:tab w:val="left" w:pos="3804"/>
        </w:tabs>
      </w:pPr>
    </w:p>
    <w:p w14:paraId="29331F7F" w14:textId="77777777" w:rsidR="00C333B9" w:rsidRDefault="00C333B9" w:rsidP="00284FA6">
      <w:pPr>
        <w:tabs>
          <w:tab w:val="left" w:pos="3804"/>
        </w:tabs>
      </w:pPr>
    </w:p>
    <w:p w14:paraId="67E30B9F" w14:textId="77777777" w:rsidR="00C333B9" w:rsidRDefault="00C333B9" w:rsidP="00284FA6">
      <w:pPr>
        <w:tabs>
          <w:tab w:val="left" w:pos="3804"/>
        </w:tabs>
      </w:pPr>
    </w:p>
    <w:p w14:paraId="51BA9CC2" w14:textId="77777777" w:rsidR="00C333B9" w:rsidRDefault="00C333B9" w:rsidP="00284FA6">
      <w:pPr>
        <w:tabs>
          <w:tab w:val="left" w:pos="3804"/>
        </w:tabs>
      </w:pPr>
    </w:p>
    <w:p w14:paraId="09313466" w14:textId="77777777" w:rsidR="00C333B9" w:rsidRDefault="00C333B9" w:rsidP="00284FA6">
      <w:pPr>
        <w:tabs>
          <w:tab w:val="left" w:pos="3804"/>
        </w:tabs>
      </w:pPr>
    </w:p>
    <w:p w14:paraId="757133C7" w14:textId="77777777" w:rsidR="00C333B9" w:rsidRDefault="00C333B9" w:rsidP="00284FA6">
      <w:pPr>
        <w:tabs>
          <w:tab w:val="left" w:pos="3804"/>
        </w:tabs>
      </w:pPr>
    </w:p>
    <w:p w14:paraId="2A56AF67" w14:textId="77777777" w:rsidR="00C333B9" w:rsidRDefault="00C333B9" w:rsidP="00284FA6">
      <w:pPr>
        <w:tabs>
          <w:tab w:val="left" w:pos="3804"/>
        </w:tabs>
      </w:pPr>
    </w:p>
    <w:p w14:paraId="73285C28" w14:textId="77777777" w:rsidR="00C333B9" w:rsidRDefault="00C333B9" w:rsidP="00284FA6">
      <w:pPr>
        <w:tabs>
          <w:tab w:val="left" w:pos="3804"/>
        </w:tabs>
      </w:pPr>
    </w:p>
    <w:p w14:paraId="1D6DDF53" w14:textId="77777777" w:rsidR="00C333B9" w:rsidRDefault="00C333B9" w:rsidP="00284FA6">
      <w:pPr>
        <w:tabs>
          <w:tab w:val="left" w:pos="3804"/>
        </w:tabs>
      </w:pPr>
    </w:p>
    <w:p w14:paraId="4AFAA228" w14:textId="77777777" w:rsidR="00C333B9" w:rsidRDefault="00C333B9" w:rsidP="00284FA6">
      <w:pPr>
        <w:tabs>
          <w:tab w:val="left" w:pos="3804"/>
        </w:tabs>
      </w:pPr>
    </w:p>
    <w:p w14:paraId="03C873CA" w14:textId="77777777" w:rsidR="00C333B9" w:rsidRDefault="00C333B9" w:rsidP="00284FA6">
      <w:pPr>
        <w:tabs>
          <w:tab w:val="left" w:pos="3804"/>
        </w:tabs>
      </w:pPr>
    </w:p>
    <w:p w14:paraId="1ED1965A" w14:textId="77777777" w:rsidR="00C333B9" w:rsidRDefault="00C333B9" w:rsidP="00284FA6">
      <w:pPr>
        <w:tabs>
          <w:tab w:val="left" w:pos="3804"/>
        </w:tabs>
      </w:pPr>
    </w:p>
    <w:p w14:paraId="31F4BDC6" w14:textId="77777777" w:rsidR="00C333B9" w:rsidRDefault="00C333B9" w:rsidP="00284FA6">
      <w:pPr>
        <w:tabs>
          <w:tab w:val="left" w:pos="3804"/>
        </w:tabs>
      </w:pPr>
    </w:p>
    <w:p w14:paraId="34261796" w14:textId="77777777" w:rsidR="00C333B9" w:rsidRDefault="00C333B9" w:rsidP="00284FA6">
      <w:pPr>
        <w:tabs>
          <w:tab w:val="left" w:pos="3804"/>
        </w:tabs>
      </w:pPr>
    </w:p>
    <w:p w14:paraId="6CE2FD39" w14:textId="77777777" w:rsidR="00C333B9" w:rsidRDefault="00C333B9" w:rsidP="00284FA6">
      <w:pPr>
        <w:tabs>
          <w:tab w:val="left" w:pos="3804"/>
        </w:tabs>
      </w:pPr>
    </w:p>
    <w:p w14:paraId="7A5E04F1" w14:textId="77777777" w:rsidR="00C333B9" w:rsidRDefault="00C333B9" w:rsidP="00284FA6">
      <w:pPr>
        <w:tabs>
          <w:tab w:val="left" w:pos="3804"/>
        </w:tabs>
      </w:pPr>
    </w:p>
    <w:p w14:paraId="3BF82EC2" w14:textId="77777777" w:rsidR="00C333B9" w:rsidRDefault="00C333B9" w:rsidP="00284FA6">
      <w:pPr>
        <w:tabs>
          <w:tab w:val="left" w:pos="3804"/>
        </w:tabs>
      </w:pPr>
    </w:p>
    <w:p w14:paraId="54CBE7FC" w14:textId="77777777" w:rsidR="00C333B9" w:rsidRDefault="00C333B9" w:rsidP="00284FA6">
      <w:pPr>
        <w:tabs>
          <w:tab w:val="left" w:pos="3804"/>
        </w:tabs>
      </w:pPr>
    </w:p>
    <w:p w14:paraId="76E5EA55" w14:textId="77777777" w:rsidR="00C333B9" w:rsidRDefault="00C333B9" w:rsidP="00284FA6">
      <w:pPr>
        <w:tabs>
          <w:tab w:val="left" w:pos="3804"/>
        </w:tabs>
      </w:pPr>
    </w:p>
    <w:p w14:paraId="715A15FF" w14:textId="77777777" w:rsidR="00C333B9" w:rsidRDefault="00C333B9" w:rsidP="00284FA6">
      <w:pPr>
        <w:tabs>
          <w:tab w:val="left" w:pos="3804"/>
        </w:tabs>
      </w:pPr>
    </w:p>
    <w:p w14:paraId="3EA0578C" w14:textId="77777777" w:rsidR="00C333B9" w:rsidRDefault="00C333B9" w:rsidP="00284FA6">
      <w:pPr>
        <w:tabs>
          <w:tab w:val="left" w:pos="3804"/>
        </w:tabs>
      </w:pPr>
    </w:p>
    <w:p w14:paraId="72A40534" w14:textId="77777777" w:rsidR="00C333B9" w:rsidRDefault="00C333B9" w:rsidP="00284FA6">
      <w:pPr>
        <w:tabs>
          <w:tab w:val="left" w:pos="3804"/>
        </w:tabs>
      </w:pPr>
    </w:p>
    <w:p w14:paraId="5B140F17" w14:textId="77777777" w:rsidR="00C333B9" w:rsidRDefault="00C333B9" w:rsidP="00284FA6">
      <w:pPr>
        <w:tabs>
          <w:tab w:val="left" w:pos="3804"/>
        </w:tabs>
      </w:pPr>
    </w:p>
    <w:p w14:paraId="61033157" w14:textId="77777777" w:rsidR="00C333B9" w:rsidRDefault="00C333B9" w:rsidP="00284FA6">
      <w:pPr>
        <w:tabs>
          <w:tab w:val="left" w:pos="3804"/>
        </w:tabs>
      </w:pPr>
    </w:p>
    <w:p w14:paraId="61DA2C17" w14:textId="77777777" w:rsidR="00C333B9" w:rsidRDefault="00C333B9" w:rsidP="00284FA6">
      <w:pPr>
        <w:tabs>
          <w:tab w:val="left" w:pos="3804"/>
        </w:tabs>
      </w:pPr>
    </w:p>
    <w:p w14:paraId="1AFE5F10" w14:textId="77777777" w:rsidR="00C333B9" w:rsidRDefault="00C333B9" w:rsidP="00284FA6">
      <w:pPr>
        <w:tabs>
          <w:tab w:val="left" w:pos="3804"/>
        </w:tabs>
      </w:pPr>
    </w:p>
    <w:p w14:paraId="10EB3D98" w14:textId="77777777" w:rsidR="00C333B9" w:rsidRDefault="00C333B9" w:rsidP="00284FA6">
      <w:pPr>
        <w:tabs>
          <w:tab w:val="left" w:pos="3804"/>
        </w:tabs>
      </w:pPr>
    </w:p>
    <w:p w14:paraId="34CE3F39" w14:textId="77777777" w:rsidR="00C333B9" w:rsidRDefault="00C333B9" w:rsidP="00284FA6">
      <w:pPr>
        <w:tabs>
          <w:tab w:val="left" w:pos="3804"/>
        </w:tabs>
      </w:pPr>
    </w:p>
    <w:p w14:paraId="580110C0" w14:textId="77777777" w:rsidR="00C333B9" w:rsidRDefault="00C333B9" w:rsidP="00284FA6">
      <w:pPr>
        <w:tabs>
          <w:tab w:val="left" w:pos="3804"/>
        </w:tabs>
      </w:pPr>
    </w:p>
    <w:p w14:paraId="7822E9CB" w14:textId="77777777" w:rsidR="00C333B9" w:rsidRDefault="00C333B9" w:rsidP="00284FA6">
      <w:pPr>
        <w:tabs>
          <w:tab w:val="left" w:pos="3804"/>
        </w:tabs>
      </w:pPr>
    </w:p>
    <w:p w14:paraId="59980ADB" w14:textId="77777777" w:rsidR="00C333B9" w:rsidRDefault="00C333B9" w:rsidP="00284FA6">
      <w:pPr>
        <w:tabs>
          <w:tab w:val="left" w:pos="3804"/>
        </w:tabs>
      </w:pPr>
    </w:p>
    <w:p w14:paraId="53A867C1" w14:textId="77777777" w:rsidR="00C333B9" w:rsidRDefault="00C333B9" w:rsidP="00284FA6">
      <w:pPr>
        <w:tabs>
          <w:tab w:val="left" w:pos="3804"/>
        </w:tabs>
      </w:pPr>
    </w:p>
    <w:p w14:paraId="0B8BF389" w14:textId="77777777" w:rsidR="00C333B9" w:rsidRDefault="00C333B9" w:rsidP="00284FA6">
      <w:pPr>
        <w:tabs>
          <w:tab w:val="left" w:pos="3804"/>
        </w:tabs>
      </w:pPr>
    </w:p>
    <w:p w14:paraId="17A060A1" w14:textId="77777777" w:rsidR="00C333B9" w:rsidRDefault="00C333B9" w:rsidP="00284FA6">
      <w:pPr>
        <w:tabs>
          <w:tab w:val="left" w:pos="3804"/>
        </w:tabs>
      </w:pPr>
    </w:p>
    <w:p w14:paraId="0173AAA2" w14:textId="77777777" w:rsidR="00C333B9" w:rsidRDefault="00C333B9" w:rsidP="00284FA6">
      <w:pPr>
        <w:tabs>
          <w:tab w:val="left" w:pos="3804"/>
        </w:tabs>
      </w:pPr>
    </w:p>
    <w:p w14:paraId="51D7411F" w14:textId="77777777" w:rsidR="00C333B9" w:rsidRDefault="00C333B9" w:rsidP="00284FA6">
      <w:pPr>
        <w:tabs>
          <w:tab w:val="left" w:pos="3804"/>
        </w:tabs>
      </w:pPr>
    </w:p>
    <w:p w14:paraId="3570012E" w14:textId="77777777" w:rsidR="00C333B9" w:rsidRDefault="00C333B9" w:rsidP="00284FA6">
      <w:pPr>
        <w:tabs>
          <w:tab w:val="left" w:pos="3804"/>
        </w:tabs>
      </w:pPr>
    </w:p>
    <w:p w14:paraId="409ACB26" w14:textId="77777777" w:rsidR="00C333B9" w:rsidRDefault="00C333B9" w:rsidP="00284FA6">
      <w:pPr>
        <w:tabs>
          <w:tab w:val="left" w:pos="3804"/>
        </w:tabs>
      </w:pPr>
    </w:p>
    <w:p w14:paraId="2964FCAC" w14:textId="77777777" w:rsidR="00C333B9" w:rsidRDefault="00C333B9" w:rsidP="00284FA6">
      <w:pPr>
        <w:tabs>
          <w:tab w:val="left" w:pos="3804"/>
        </w:tabs>
      </w:pPr>
    </w:p>
    <w:p w14:paraId="45BBA363" w14:textId="77777777" w:rsidR="00C333B9" w:rsidRDefault="00C333B9" w:rsidP="00284FA6">
      <w:pPr>
        <w:tabs>
          <w:tab w:val="left" w:pos="3804"/>
        </w:tabs>
      </w:pPr>
    </w:p>
    <w:p w14:paraId="729C7880" w14:textId="77777777" w:rsidR="00C333B9" w:rsidRDefault="00C333B9" w:rsidP="00284FA6">
      <w:pPr>
        <w:tabs>
          <w:tab w:val="left" w:pos="3804"/>
        </w:tabs>
      </w:pPr>
    </w:p>
    <w:p w14:paraId="43B4B4DE" w14:textId="77777777" w:rsidR="00C333B9" w:rsidRDefault="00C333B9" w:rsidP="00284FA6">
      <w:pPr>
        <w:tabs>
          <w:tab w:val="left" w:pos="3804"/>
        </w:tabs>
      </w:pPr>
    </w:p>
    <w:p w14:paraId="31984165" w14:textId="77777777" w:rsidR="00C333B9" w:rsidRDefault="00C333B9" w:rsidP="00284FA6">
      <w:pPr>
        <w:tabs>
          <w:tab w:val="left" w:pos="3804"/>
        </w:tabs>
      </w:pPr>
    </w:p>
    <w:p w14:paraId="6EFD38F6" w14:textId="77777777" w:rsidR="00C333B9" w:rsidRDefault="00C333B9" w:rsidP="00284FA6">
      <w:pPr>
        <w:tabs>
          <w:tab w:val="left" w:pos="3804"/>
        </w:tabs>
      </w:pPr>
    </w:p>
    <w:p w14:paraId="3FE10EB0" w14:textId="77777777" w:rsidR="00C333B9" w:rsidRDefault="00C333B9" w:rsidP="00284FA6">
      <w:pPr>
        <w:tabs>
          <w:tab w:val="left" w:pos="3804"/>
        </w:tabs>
      </w:pPr>
    </w:p>
    <w:p w14:paraId="091E972C" w14:textId="77777777" w:rsidR="00C333B9" w:rsidRDefault="00C333B9" w:rsidP="00284FA6">
      <w:pPr>
        <w:tabs>
          <w:tab w:val="left" w:pos="3804"/>
        </w:tabs>
      </w:pPr>
    </w:p>
    <w:p w14:paraId="343E4000" w14:textId="77777777" w:rsidR="00C333B9" w:rsidRDefault="00C333B9" w:rsidP="00284FA6">
      <w:pPr>
        <w:tabs>
          <w:tab w:val="left" w:pos="3804"/>
        </w:tabs>
      </w:pPr>
    </w:p>
    <w:p w14:paraId="0E42C068" w14:textId="77777777" w:rsidR="00C333B9" w:rsidRDefault="00C333B9" w:rsidP="00284FA6">
      <w:pPr>
        <w:tabs>
          <w:tab w:val="left" w:pos="3804"/>
        </w:tabs>
      </w:pPr>
    </w:p>
    <w:p w14:paraId="60E34014" w14:textId="77777777" w:rsidR="00C333B9" w:rsidRDefault="00C333B9" w:rsidP="00284FA6">
      <w:pPr>
        <w:tabs>
          <w:tab w:val="left" w:pos="3804"/>
        </w:tabs>
      </w:pPr>
    </w:p>
    <w:p w14:paraId="6595D15F" w14:textId="77777777" w:rsidR="00C333B9" w:rsidRDefault="00C333B9" w:rsidP="00284FA6">
      <w:pPr>
        <w:tabs>
          <w:tab w:val="left" w:pos="3804"/>
        </w:tabs>
      </w:pPr>
    </w:p>
    <w:p w14:paraId="48F20509" w14:textId="77777777" w:rsidR="00C333B9" w:rsidRDefault="00C333B9" w:rsidP="00284FA6">
      <w:pPr>
        <w:tabs>
          <w:tab w:val="left" w:pos="3804"/>
        </w:tabs>
      </w:pPr>
    </w:p>
    <w:p w14:paraId="3A45EF0D" w14:textId="77777777" w:rsidR="00C333B9" w:rsidRDefault="00C333B9" w:rsidP="00284FA6">
      <w:pPr>
        <w:tabs>
          <w:tab w:val="left" w:pos="3804"/>
        </w:tabs>
      </w:pPr>
    </w:p>
    <w:p w14:paraId="53547DEF" w14:textId="77777777" w:rsidR="00C333B9" w:rsidRDefault="00C333B9" w:rsidP="00284FA6">
      <w:pPr>
        <w:tabs>
          <w:tab w:val="left" w:pos="3804"/>
        </w:tabs>
      </w:pPr>
    </w:p>
    <w:p w14:paraId="47EE1890" w14:textId="77777777" w:rsidR="00C333B9" w:rsidRDefault="00C333B9" w:rsidP="00284FA6">
      <w:pPr>
        <w:tabs>
          <w:tab w:val="left" w:pos="3804"/>
        </w:tabs>
      </w:pPr>
    </w:p>
    <w:p w14:paraId="3F7CD637" w14:textId="77777777" w:rsidR="00C333B9" w:rsidRDefault="00C333B9" w:rsidP="00284FA6">
      <w:pPr>
        <w:tabs>
          <w:tab w:val="left" w:pos="3804"/>
        </w:tabs>
      </w:pPr>
    </w:p>
    <w:p w14:paraId="4097E715" w14:textId="77777777" w:rsidR="00C333B9" w:rsidRDefault="00C333B9" w:rsidP="00284FA6">
      <w:pPr>
        <w:tabs>
          <w:tab w:val="left" w:pos="3804"/>
        </w:tabs>
      </w:pPr>
    </w:p>
    <w:p w14:paraId="043EDECA" w14:textId="77777777" w:rsidR="00C333B9" w:rsidRDefault="00C333B9" w:rsidP="00284FA6">
      <w:pPr>
        <w:tabs>
          <w:tab w:val="left" w:pos="3804"/>
        </w:tabs>
      </w:pPr>
    </w:p>
    <w:p w14:paraId="3B29F79D" w14:textId="77777777" w:rsidR="00C333B9" w:rsidRDefault="00C333B9" w:rsidP="00284FA6">
      <w:pPr>
        <w:tabs>
          <w:tab w:val="left" w:pos="3804"/>
        </w:tabs>
      </w:pPr>
    </w:p>
    <w:p w14:paraId="13EDC954" w14:textId="77777777" w:rsidR="00C333B9" w:rsidRDefault="00C333B9" w:rsidP="00284FA6">
      <w:pPr>
        <w:tabs>
          <w:tab w:val="left" w:pos="3804"/>
        </w:tabs>
      </w:pPr>
    </w:p>
    <w:p w14:paraId="602D627A" w14:textId="77777777" w:rsidR="00C333B9" w:rsidRDefault="00C333B9" w:rsidP="00284FA6">
      <w:pPr>
        <w:tabs>
          <w:tab w:val="left" w:pos="3804"/>
        </w:tabs>
      </w:pPr>
    </w:p>
    <w:p w14:paraId="38503839" w14:textId="77777777" w:rsidR="00C333B9" w:rsidRDefault="00C333B9" w:rsidP="00284FA6">
      <w:pPr>
        <w:tabs>
          <w:tab w:val="left" w:pos="3804"/>
        </w:tabs>
      </w:pPr>
    </w:p>
    <w:p w14:paraId="5398009F" w14:textId="77777777" w:rsidR="00C333B9" w:rsidRDefault="00C333B9" w:rsidP="00284FA6">
      <w:pPr>
        <w:tabs>
          <w:tab w:val="left" w:pos="3804"/>
        </w:tabs>
      </w:pPr>
    </w:p>
    <w:p w14:paraId="45262B7A" w14:textId="77777777" w:rsidR="00C333B9" w:rsidRDefault="00C333B9" w:rsidP="00284FA6">
      <w:pPr>
        <w:tabs>
          <w:tab w:val="left" w:pos="3804"/>
        </w:tabs>
      </w:pPr>
    </w:p>
    <w:p w14:paraId="22A94D9F" w14:textId="77777777" w:rsidR="00C333B9" w:rsidRDefault="00C333B9" w:rsidP="00284FA6">
      <w:pPr>
        <w:tabs>
          <w:tab w:val="left" w:pos="3804"/>
        </w:tabs>
      </w:pPr>
    </w:p>
    <w:p w14:paraId="0B7072BB" w14:textId="77777777" w:rsidR="00C333B9" w:rsidRDefault="00C333B9" w:rsidP="00284FA6">
      <w:pPr>
        <w:tabs>
          <w:tab w:val="left" w:pos="3804"/>
        </w:tabs>
      </w:pPr>
    </w:p>
    <w:p w14:paraId="142CE9A9" w14:textId="77777777" w:rsidR="00C333B9" w:rsidRDefault="00C333B9" w:rsidP="00284FA6">
      <w:pPr>
        <w:tabs>
          <w:tab w:val="left" w:pos="3804"/>
        </w:tabs>
      </w:pPr>
    </w:p>
    <w:p w14:paraId="75A2BF3B" w14:textId="77777777" w:rsidR="00C333B9" w:rsidRDefault="00C333B9" w:rsidP="00284FA6">
      <w:pPr>
        <w:tabs>
          <w:tab w:val="left" w:pos="3804"/>
        </w:tabs>
      </w:pPr>
    </w:p>
    <w:p w14:paraId="3114BBA4" w14:textId="77777777" w:rsidR="00C333B9" w:rsidRDefault="00C333B9" w:rsidP="00284FA6">
      <w:pPr>
        <w:tabs>
          <w:tab w:val="left" w:pos="3804"/>
        </w:tabs>
      </w:pPr>
    </w:p>
    <w:p w14:paraId="600B9FA1" w14:textId="77777777" w:rsidR="00C333B9" w:rsidRDefault="00C333B9" w:rsidP="00284FA6">
      <w:pPr>
        <w:tabs>
          <w:tab w:val="left" w:pos="3804"/>
        </w:tabs>
      </w:pPr>
    </w:p>
    <w:p w14:paraId="17E9DA5B" w14:textId="77777777" w:rsidR="00C333B9" w:rsidRDefault="00C333B9" w:rsidP="00284FA6">
      <w:pPr>
        <w:tabs>
          <w:tab w:val="left" w:pos="3804"/>
        </w:tabs>
      </w:pPr>
    </w:p>
    <w:p w14:paraId="718E6436" w14:textId="77777777" w:rsidR="00C333B9" w:rsidRDefault="00C333B9" w:rsidP="00284FA6">
      <w:pPr>
        <w:tabs>
          <w:tab w:val="left" w:pos="3804"/>
        </w:tabs>
      </w:pPr>
    </w:p>
    <w:p w14:paraId="7636C7B6" w14:textId="77777777" w:rsidR="00C333B9" w:rsidRDefault="00C333B9" w:rsidP="00284FA6">
      <w:pPr>
        <w:tabs>
          <w:tab w:val="left" w:pos="3804"/>
        </w:tabs>
      </w:pPr>
    </w:p>
    <w:p w14:paraId="2E4B05B1" w14:textId="77777777" w:rsidR="00C333B9" w:rsidRDefault="00C333B9" w:rsidP="00284FA6">
      <w:pPr>
        <w:tabs>
          <w:tab w:val="left" w:pos="3804"/>
        </w:tabs>
      </w:pPr>
    </w:p>
    <w:p w14:paraId="461B708E" w14:textId="77777777" w:rsidR="00C333B9" w:rsidRDefault="00C333B9" w:rsidP="00284FA6">
      <w:pPr>
        <w:tabs>
          <w:tab w:val="left" w:pos="3804"/>
        </w:tabs>
      </w:pPr>
    </w:p>
    <w:p w14:paraId="62794D3A" w14:textId="77777777" w:rsidR="00C333B9" w:rsidRDefault="00C333B9" w:rsidP="00284FA6">
      <w:pPr>
        <w:tabs>
          <w:tab w:val="left" w:pos="3804"/>
        </w:tabs>
      </w:pPr>
    </w:p>
    <w:p w14:paraId="7ABA0398" w14:textId="77777777" w:rsidR="00C333B9" w:rsidRDefault="00C333B9" w:rsidP="00284FA6">
      <w:pPr>
        <w:tabs>
          <w:tab w:val="left" w:pos="3804"/>
        </w:tabs>
      </w:pPr>
    </w:p>
    <w:p w14:paraId="302C721F" w14:textId="77777777" w:rsidR="00C333B9" w:rsidRDefault="00C333B9" w:rsidP="00284FA6">
      <w:pPr>
        <w:tabs>
          <w:tab w:val="left" w:pos="3804"/>
        </w:tabs>
      </w:pPr>
    </w:p>
    <w:p w14:paraId="3B0A73F8" w14:textId="77777777" w:rsidR="00C333B9" w:rsidRDefault="00C333B9" w:rsidP="00284FA6">
      <w:pPr>
        <w:tabs>
          <w:tab w:val="left" w:pos="3804"/>
        </w:tabs>
      </w:pPr>
    </w:p>
    <w:p w14:paraId="492DD5E2" w14:textId="77777777" w:rsidR="00C333B9" w:rsidRDefault="00C333B9" w:rsidP="00284FA6">
      <w:pPr>
        <w:tabs>
          <w:tab w:val="left" w:pos="3804"/>
        </w:tabs>
      </w:pPr>
    </w:p>
    <w:p w14:paraId="1FB3512F" w14:textId="77777777" w:rsidR="00C333B9" w:rsidRDefault="00C333B9" w:rsidP="00284FA6">
      <w:pPr>
        <w:tabs>
          <w:tab w:val="left" w:pos="3804"/>
        </w:tabs>
      </w:pPr>
    </w:p>
    <w:p w14:paraId="169AC091" w14:textId="77777777" w:rsidR="00C333B9" w:rsidRDefault="00C333B9" w:rsidP="00284FA6">
      <w:pPr>
        <w:tabs>
          <w:tab w:val="left" w:pos="3804"/>
        </w:tabs>
      </w:pPr>
    </w:p>
    <w:p w14:paraId="55933886" w14:textId="77777777" w:rsidR="00C333B9" w:rsidRDefault="00C333B9" w:rsidP="00284FA6">
      <w:pPr>
        <w:tabs>
          <w:tab w:val="left" w:pos="3804"/>
        </w:tabs>
      </w:pPr>
    </w:p>
    <w:p w14:paraId="0442D802" w14:textId="77777777" w:rsidR="00C333B9" w:rsidRDefault="00C333B9" w:rsidP="00284FA6">
      <w:pPr>
        <w:tabs>
          <w:tab w:val="left" w:pos="3804"/>
        </w:tabs>
      </w:pPr>
    </w:p>
    <w:p w14:paraId="352EC6AB" w14:textId="77777777" w:rsidR="00C333B9" w:rsidRDefault="00C333B9" w:rsidP="00284FA6">
      <w:pPr>
        <w:tabs>
          <w:tab w:val="left" w:pos="3804"/>
        </w:tabs>
      </w:pPr>
    </w:p>
    <w:p w14:paraId="3231583B" w14:textId="77777777" w:rsidR="00C333B9" w:rsidRDefault="00C333B9" w:rsidP="00284FA6">
      <w:pPr>
        <w:tabs>
          <w:tab w:val="left" w:pos="3804"/>
        </w:tabs>
      </w:pPr>
    </w:p>
    <w:p w14:paraId="25FDD63F" w14:textId="77777777" w:rsidR="00C333B9" w:rsidRDefault="00C333B9" w:rsidP="00284FA6">
      <w:pPr>
        <w:tabs>
          <w:tab w:val="left" w:pos="3804"/>
        </w:tabs>
      </w:pPr>
    </w:p>
    <w:p w14:paraId="22C88470" w14:textId="77777777" w:rsidR="00C333B9" w:rsidRDefault="00C333B9" w:rsidP="00284FA6">
      <w:pPr>
        <w:tabs>
          <w:tab w:val="left" w:pos="3804"/>
        </w:tabs>
      </w:pPr>
    </w:p>
    <w:p w14:paraId="2F111383" w14:textId="77777777" w:rsidR="00C333B9" w:rsidRDefault="00C333B9" w:rsidP="00284FA6">
      <w:pPr>
        <w:tabs>
          <w:tab w:val="left" w:pos="3804"/>
        </w:tabs>
      </w:pPr>
    </w:p>
    <w:p w14:paraId="008A61F4" w14:textId="77777777" w:rsidR="00C333B9" w:rsidRDefault="00C333B9" w:rsidP="00284FA6">
      <w:pPr>
        <w:tabs>
          <w:tab w:val="left" w:pos="3804"/>
        </w:tabs>
      </w:pPr>
    </w:p>
    <w:p w14:paraId="42CABCA1" w14:textId="77777777" w:rsidR="00C333B9" w:rsidRDefault="00C333B9" w:rsidP="00284FA6">
      <w:pPr>
        <w:tabs>
          <w:tab w:val="left" w:pos="3804"/>
        </w:tabs>
      </w:pPr>
    </w:p>
    <w:p w14:paraId="57DA07F6" w14:textId="77777777" w:rsidR="00C333B9" w:rsidRDefault="00C333B9" w:rsidP="00284FA6">
      <w:pPr>
        <w:tabs>
          <w:tab w:val="left" w:pos="3804"/>
        </w:tabs>
      </w:pPr>
    </w:p>
    <w:p w14:paraId="08A5B18C" w14:textId="77777777" w:rsidR="00C333B9" w:rsidRDefault="00C333B9" w:rsidP="00284FA6">
      <w:pPr>
        <w:tabs>
          <w:tab w:val="left" w:pos="3804"/>
        </w:tabs>
      </w:pPr>
    </w:p>
    <w:p w14:paraId="2602807B" w14:textId="77777777" w:rsidR="00C333B9" w:rsidRDefault="00C333B9" w:rsidP="00284FA6">
      <w:pPr>
        <w:tabs>
          <w:tab w:val="left" w:pos="3804"/>
        </w:tabs>
      </w:pPr>
    </w:p>
    <w:p w14:paraId="48152BD6" w14:textId="77777777" w:rsidR="00C333B9" w:rsidRDefault="00C333B9" w:rsidP="00284FA6">
      <w:pPr>
        <w:tabs>
          <w:tab w:val="left" w:pos="3804"/>
        </w:tabs>
      </w:pPr>
    </w:p>
    <w:p w14:paraId="767767FC" w14:textId="77777777" w:rsidR="00C333B9" w:rsidRDefault="00C333B9" w:rsidP="00284FA6">
      <w:pPr>
        <w:tabs>
          <w:tab w:val="left" w:pos="3804"/>
        </w:tabs>
      </w:pPr>
    </w:p>
    <w:p w14:paraId="06D36A78" w14:textId="77777777" w:rsidR="00C333B9" w:rsidRDefault="00C333B9" w:rsidP="00284FA6">
      <w:pPr>
        <w:tabs>
          <w:tab w:val="left" w:pos="3804"/>
        </w:tabs>
      </w:pPr>
    </w:p>
    <w:p w14:paraId="0BC561D3" w14:textId="77777777" w:rsidR="00C333B9" w:rsidRDefault="00C333B9" w:rsidP="00284FA6">
      <w:pPr>
        <w:tabs>
          <w:tab w:val="left" w:pos="3804"/>
        </w:tabs>
      </w:pPr>
    </w:p>
    <w:p w14:paraId="651E68F3" w14:textId="77777777" w:rsidR="00C333B9" w:rsidRDefault="00C333B9" w:rsidP="00284FA6">
      <w:pPr>
        <w:tabs>
          <w:tab w:val="left" w:pos="3804"/>
        </w:tabs>
      </w:pPr>
    </w:p>
    <w:p w14:paraId="3F2C04BD" w14:textId="77777777" w:rsidR="00C333B9" w:rsidRDefault="00C333B9" w:rsidP="00284FA6">
      <w:pPr>
        <w:tabs>
          <w:tab w:val="left" w:pos="3804"/>
        </w:tabs>
      </w:pPr>
    </w:p>
    <w:p w14:paraId="299066A4" w14:textId="77777777" w:rsidR="00C333B9" w:rsidRDefault="00C333B9" w:rsidP="00284FA6">
      <w:pPr>
        <w:tabs>
          <w:tab w:val="left" w:pos="3804"/>
        </w:tabs>
      </w:pPr>
    </w:p>
    <w:p w14:paraId="59E2B3F6" w14:textId="77777777" w:rsidR="00C333B9" w:rsidRDefault="00C333B9" w:rsidP="00284FA6">
      <w:pPr>
        <w:tabs>
          <w:tab w:val="left" w:pos="3804"/>
        </w:tabs>
      </w:pPr>
    </w:p>
    <w:p w14:paraId="5CBB7A2E" w14:textId="77777777" w:rsidR="00C333B9" w:rsidRDefault="00C333B9" w:rsidP="00284FA6">
      <w:pPr>
        <w:tabs>
          <w:tab w:val="left" w:pos="3804"/>
        </w:tabs>
      </w:pPr>
    </w:p>
    <w:p w14:paraId="220B11C1" w14:textId="77777777" w:rsidR="00C333B9" w:rsidRDefault="00C333B9" w:rsidP="00284FA6">
      <w:pPr>
        <w:tabs>
          <w:tab w:val="left" w:pos="3804"/>
        </w:tabs>
      </w:pPr>
    </w:p>
    <w:p w14:paraId="3D10C368" w14:textId="77777777" w:rsidR="00C333B9" w:rsidRDefault="00C333B9" w:rsidP="00284FA6">
      <w:pPr>
        <w:tabs>
          <w:tab w:val="left" w:pos="3804"/>
        </w:tabs>
      </w:pPr>
    </w:p>
    <w:p w14:paraId="7AA323FC" w14:textId="77777777" w:rsidR="00C333B9" w:rsidRDefault="00C333B9" w:rsidP="00284FA6">
      <w:pPr>
        <w:tabs>
          <w:tab w:val="left" w:pos="3804"/>
        </w:tabs>
      </w:pPr>
    </w:p>
    <w:p w14:paraId="5BF8BAD3" w14:textId="77777777" w:rsidR="00C333B9" w:rsidRDefault="00C333B9" w:rsidP="00284FA6">
      <w:pPr>
        <w:tabs>
          <w:tab w:val="left" w:pos="3804"/>
        </w:tabs>
      </w:pPr>
    </w:p>
    <w:p w14:paraId="34F21012" w14:textId="77777777" w:rsidR="00C333B9" w:rsidRDefault="00C333B9" w:rsidP="00284FA6">
      <w:pPr>
        <w:tabs>
          <w:tab w:val="left" w:pos="3804"/>
        </w:tabs>
      </w:pPr>
    </w:p>
    <w:p w14:paraId="76174A87" w14:textId="77777777" w:rsidR="00C333B9" w:rsidRDefault="00C333B9" w:rsidP="00284FA6">
      <w:pPr>
        <w:tabs>
          <w:tab w:val="left" w:pos="3804"/>
        </w:tabs>
      </w:pPr>
    </w:p>
    <w:p w14:paraId="04D00BE5" w14:textId="77777777" w:rsidR="00C333B9" w:rsidRDefault="00C333B9" w:rsidP="00284FA6">
      <w:pPr>
        <w:tabs>
          <w:tab w:val="left" w:pos="3804"/>
        </w:tabs>
      </w:pPr>
    </w:p>
    <w:p w14:paraId="0C83AF31" w14:textId="77777777" w:rsidR="00C333B9" w:rsidRDefault="00C333B9" w:rsidP="00284FA6">
      <w:pPr>
        <w:tabs>
          <w:tab w:val="left" w:pos="3804"/>
        </w:tabs>
      </w:pPr>
    </w:p>
    <w:p w14:paraId="05FAEE17" w14:textId="77777777" w:rsidR="00C333B9" w:rsidRDefault="00C333B9" w:rsidP="00284FA6">
      <w:pPr>
        <w:tabs>
          <w:tab w:val="left" w:pos="3804"/>
        </w:tabs>
      </w:pPr>
    </w:p>
    <w:p w14:paraId="5DE3ADC9" w14:textId="77777777" w:rsidR="00C333B9" w:rsidRDefault="00C333B9" w:rsidP="00284FA6">
      <w:pPr>
        <w:tabs>
          <w:tab w:val="left" w:pos="3804"/>
        </w:tabs>
      </w:pPr>
    </w:p>
    <w:p w14:paraId="40FAFE35" w14:textId="77777777" w:rsidR="00C333B9" w:rsidRDefault="00C333B9" w:rsidP="00284FA6">
      <w:pPr>
        <w:tabs>
          <w:tab w:val="left" w:pos="3804"/>
        </w:tabs>
      </w:pPr>
    </w:p>
    <w:p w14:paraId="5D37E44E" w14:textId="77777777" w:rsidR="00C333B9" w:rsidRDefault="00C333B9" w:rsidP="00284FA6">
      <w:pPr>
        <w:tabs>
          <w:tab w:val="left" w:pos="3804"/>
        </w:tabs>
      </w:pPr>
    </w:p>
    <w:p w14:paraId="29D79D31" w14:textId="77777777" w:rsidR="00C333B9" w:rsidRDefault="00C333B9" w:rsidP="00284FA6">
      <w:pPr>
        <w:tabs>
          <w:tab w:val="left" w:pos="3804"/>
        </w:tabs>
      </w:pPr>
    </w:p>
    <w:p w14:paraId="194B616A" w14:textId="77777777" w:rsidR="00C333B9" w:rsidRDefault="00C333B9" w:rsidP="00284FA6">
      <w:pPr>
        <w:tabs>
          <w:tab w:val="left" w:pos="3804"/>
        </w:tabs>
      </w:pPr>
    </w:p>
    <w:p w14:paraId="148A5EB4" w14:textId="77777777" w:rsidR="00C333B9" w:rsidRDefault="00C333B9" w:rsidP="00284FA6">
      <w:pPr>
        <w:tabs>
          <w:tab w:val="left" w:pos="3804"/>
        </w:tabs>
      </w:pPr>
    </w:p>
    <w:p w14:paraId="49653B13" w14:textId="77777777" w:rsidR="00C333B9" w:rsidRDefault="00C333B9" w:rsidP="00284FA6">
      <w:pPr>
        <w:tabs>
          <w:tab w:val="left" w:pos="3804"/>
        </w:tabs>
      </w:pPr>
    </w:p>
    <w:p w14:paraId="269E0456" w14:textId="77777777" w:rsidR="00C333B9" w:rsidRDefault="00C333B9" w:rsidP="00284FA6">
      <w:pPr>
        <w:tabs>
          <w:tab w:val="left" w:pos="3804"/>
        </w:tabs>
      </w:pPr>
    </w:p>
    <w:p w14:paraId="37DC7995" w14:textId="77777777" w:rsidR="00C333B9" w:rsidRDefault="00C333B9" w:rsidP="00284FA6">
      <w:pPr>
        <w:tabs>
          <w:tab w:val="left" w:pos="3804"/>
        </w:tabs>
      </w:pPr>
    </w:p>
    <w:p w14:paraId="19818579" w14:textId="77777777" w:rsidR="00C333B9" w:rsidRDefault="00C333B9" w:rsidP="00284FA6">
      <w:pPr>
        <w:tabs>
          <w:tab w:val="left" w:pos="3804"/>
        </w:tabs>
      </w:pPr>
    </w:p>
    <w:p w14:paraId="6C6C23FD" w14:textId="77777777" w:rsidR="00C333B9" w:rsidRDefault="00C333B9" w:rsidP="00284FA6">
      <w:pPr>
        <w:tabs>
          <w:tab w:val="left" w:pos="3804"/>
        </w:tabs>
      </w:pPr>
    </w:p>
    <w:p w14:paraId="1F6C62E3" w14:textId="77777777" w:rsidR="00C333B9" w:rsidRDefault="00C333B9" w:rsidP="00284FA6">
      <w:pPr>
        <w:tabs>
          <w:tab w:val="left" w:pos="3804"/>
        </w:tabs>
      </w:pPr>
    </w:p>
    <w:p w14:paraId="3BC019F4" w14:textId="77777777" w:rsidR="00C333B9" w:rsidRDefault="00C333B9" w:rsidP="00284FA6">
      <w:pPr>
        <w:tabs>
          <w:tab w:val="left" w:pos="3804"/>
        </w:tabs>
      </w:pPr>
    </w:p>
    <w:p w14:paraId="3257230B" w14:textId="77777777" w:rsidR="00C333B9" w:rsidRDefault="00C333B9" w:rsidP="00284FA6">
      <w:pPr>
        <w:tabs>
          <w:tab w:val="left" w:pos="3804"/>
        </w:tabs>
      </w:pPr>
    </w:p>
    <w:p w14:paraId="0A900F54" w14:textId="77777777" w:rsidR="00C333B9" w:rsidRDefault="00C333B9" w:rsidP="00284FA6">
      <w:pPr>
        <w:tabs>
          <w:tab w:val="left" w:pos="3804"/>
        </w:tabs>
      </w:pPr>
    </w:p>
    <w:p w14:paraId="0C1C45CD" w14:textId="77777777" w:rsidR="00C333B9" w:rsidRDefault="00C333B9" w:rsidP="00284FA6">
      <w:pPr>
        <w:tabs>
          <w:tab w:val="left" w:pos="3804"/>
        </w:tabs>
      </w:pPr>
    </w:p>
    <w:p w14:paraId="49411956" w14:textId="77777777" w:rsidR="00C333B9" w:rsidRDefault="00C333B9" w:rsidP="00284FA6">
      <w:pPr>
        <w:tabs>
          <w:tab w:val="left" w:pos="3804"/>
        </w:tabs>
      </w:pPr>
    </w:p>
    <w:p w14:paraId="7F2BEB41" w14:textId="77777777" w:rsidR="00C333B9" w:rsidRDefault="00C333B9" w:rsidP="00284FA6">
      <w:pPr>
        <w:tabs>
          <w:tab w:val="left" w:pos="3804"/>
        </w:tabs>
      </w:pPr>
    </w:p>
    <w:p w14:paraId="6EF59E65" w14:textId="77777777" w:rsidR="00C333B9" w:rsidRDefault="00C333B9" w:rsidP="00284FA6">
      <w:pPr>
        <w:tabs>
          <w:tab w:val="left" w:pos="3804"/>
        </w:tabs>
      </w:pPr>
    </w:p>
    <w:p w14:paraId="763ABECC" w14:textId="77777777" w:rsidR="00C333B9" w:rsidRDefault="00C333B9" w:rsidP="00284FA6">
      <w:pPr>
        <w:tabs>
          <w:tab w:val="left" w:pos="3804"/>
        </w:tabs>
      </w:pPr>
    </w:p>
    <w:p w14:paraId="64C4B4FB" w14:textId="77777777" w:rsidR="00C333B9" w:rsidRDefault="00C333B9" w:rsidP="00284FA6">
      <w:pPr>
        <w:tabs>
          <w:tab w:val="left" w:pos="3804"/>
        </w:tabs>
      </w:pPr>
    </w:p>
    <w:p w14:paraId="1DBB62D8" w14:textId="77777777" w:rsidR="00C333B9" w:rsidRDefault="00C333B9" w:rsidP="00284FA6">
      <w:pPr>
        <w:tabs>
          <w:tab w:val="left" w:pos="3804"/>
        </w:tabs>
      </w:pPr>
    </w:p>
    <w:p w14:paraId="7C58E900" w14:textId="77777777" w:rsidR="00C333B9" w:rsidRDefault="00C333B9" w:rsidP="00284FA6">
      <w:pPr>
        <w:tabs>
          <w:tab w:val="left" w:pos="3804"/>
        </w:tabs>
      </w:pPr>
    </w:p>
    <w:p w14:paraId="78683BCE" w14:textId="77777777" w:rsidR="00C333B9" w:rsidRDefault="00C333B9" w:rsidP="00284FA6">
      <w:pPr>
        <w:tabs>
          <w:tab w:val="left" w:pos="3804"/>
        </w:tabs>
      </w:pPr>
    </w:p>
    <w:p w14:paraId="7FD9A33D" w14:textId="77777777" w:rsidR="00C333B9" w:rsidRDefault="00C333B9" w:rsidP="00284FA6">
      <w:pPr>
        <w:tabs>
          <w:tab w:val="left" w:pos="3804"/>
        </w:tabs>
      </w:pPr>
    </w:p>
    <w:p w14:paraId="662C0253" w14:textId="77777777" w:rsidR="00C333B9" w:rsidRDefault="00C333B9" w:rsidP="00284FA6">
      <w:pPr>
        <w:tabs>
          <w:tab w:val="left" w:pos="3804"/>
        </w:tabs>
      </w:pPr>
    </w:p>
    <w:p w14:paraId="68A4946B" w14:textId="77777777" w:rsidR="00C333B9" w:rsidRDefault="00C333B9" w:rsidP="00284FA6">
      <w:pPr>
        <w:tabs>
          <w:tab w:val="left" w:pos="3804"/>
        </w:tabs>
      </w:pPr>
    </w:p>
    <w:p w14:paraId="55FEB6A8" w14:textId="77777777" w:rsidR="00C333B9" w:rsidRDefault="00C333B9" w:rsidP="00284FA6">
      <w:pPr>
        <w:tabs>
          <w:tab w:val="left" w:pos="3804"/>
        </w:tabs>
      </w:pPr>
    </w:p>
    <w:p w14:paraId="7AA754E0" w14:textId="77777777" w:rsidR="00C333B9" w:rsidRDefault="00C333B9" w:rsidP="00284FA6">
      <w:pPr>
        <w:tabs>
          <w:tab w:val="left" w:pos="3804"/>
        </w:tabs>
      </w:pPr>
    </w:p>
    <w:p w14:paraId="665A878C" w14:textId="77777777" w:rsidR="00C333B9" w:rsidRDefault="00C333B9" w:rsidP="00284FA6">
      <w:pPr>
        <w:tabs>
          <w:tab w:val="left" w:pos="3804"/>
        </w:tabs>
      </w:pPr>
    </w:p>
    <w:p w14:paraId="6CD017CD" w14:textId="77777777" w:rsidR="00C333B9" w:rsidRDefault="00C333B9" w:rsidP="00284FA6">
      <w:pPr>
        <w:tabs>
          <w:tab w:val="left" w:pos="3804"/>
        </w:tabs>
      </w:pPr>
    </w:p>
    <w:p w14:paraId="2DAD8884" w14:textId="77777777" w:rsidR="00C333B9" w:rsidRDefault="00C333B9" w:rsidP="00284FA6">
      <w:pPr>
        <w:tabs>
          <w:tab w:val="left" w:pos="3804"/>
        </w:tabs>
      </w:pPr>
    </w:p>
    <w:p w14:paraId="3BD39920" w14:textId="77777777" w:rsidR="00C333B9" w:rsidRDefault="00C333B9" w:rsidP="00284FA6">
      <w:pPr>
        <w:tabs>
          <w:tab w:val="left" w:pos="3804"/>
        </w:tabs>
      </w:pPr>
    </w:p>
    <w:p w14:paraId="63D65EAA" w14:textId="77777777" w:rsidR="00C333B9" w:rsidRDefault="00C333B9" w:rsidP="00284FA6">
      <w:pPr>
        <w:tabs>
          <w:tab w:val="left" w:pos="3804"/>
        </w:tabs>
      </w:pPr>
    </w:p>
    <w:p w14:paraId="7322DCB7" w14:textId="77777777" w:rsidR="00C333B9" w:rsidRDefault="00C333B9" w:rsidP="00284FA6">
      <w:pPr>
        <w:tabs>
          <w:tab w:val="left" w:pos="3804"/>
        </w:tabs>
      </w:pPr>
    </w:p>
    <w:p w14:paraId="3C6D2891" w14:textId="77777777" w:rsidR="00C333B9" w:rsidRDefault="00C333B9" w:rsidP="00284FA6">
      <w:pPr>
        <w:tabs>
          <w:tab w:val="left" w:pos="3804"/>
        </w:tabs>
      </w:pPr>
    </w:p>
    <w:p w14:paraId="7982DE82" w14:textId="77777777" w:rsidR="00C333B9" w:rsidRDefault="00C333B9" w:rsidP="00284FA6">
      <w:pPr>
        <w:tabs>
          <w:tab w:val="left" w:pos="3804"/>
        </w:tabs>
      </w:pPr>
    </w:p>
    <w:p w14:paraId="70482554" w14:textId="77777777" w:rsidR="00C333B9" w:rsidRDefault="00C333B9" w:rsidP="00284FA6">
      <w:pPr>
        <w:tabs>
          <w:tab w:val="left" w:pos="3804"/>
        </w:tabs>
      </w:pPr>
    </w:p>
    <w:p w14:paraId="4449AB36" w14:textId="77777777" w:rsidR="00C333B9" w:rsidRDefault="00C333B9" w:rsidP="00284FA6">
      <w:pPr>
        <w:tabs>
          <w:tab w:val="left" w:pos="3804"/>
        </w:tabs>
      </w:pPr>
    </w:p>
    <w:p w14:paraId="24EC3ACA" w14:textId="77777777" w:rsidR="00C333B9" w:rsidRDefault="00C333B9" w:rsidP="00284FA6">
      <w:pPr>
        <w:tabs>
          <w:tab w:val="left" w:pos="3804"/>
        </w:tabs>
      </w:pPr>
    </w:p>
    <w:p w14:paraId="06133E05" w14:textId="77777777" w:rsidR="00C333B9" w:rsidRDefault="00C333B9" w:rsidP="00284FA6">
      <w:pPr>
        <w:tabs>
          <w:tab w:val="left" w:pos="3804"/>
        </w:tabs>
      </w:pPr>
    </w:p>
    <w:p w14:paraId="28423730" w14:textId="77777777" w:rsidR="00C333B9" w:rsidRDefault="00C333B9" w:rsidP="00284FA6">
      <w:pPr>
        <w:tabs>
          <w:tab w:val="left" w:pos="3804"/>
        </w:tabs>
      </w:pPr>
    </w:p>
    <w:p w14:paraId="729103DA" w14:textId="77777777" w:rsidR="00C333B9" w:rsidRDefault="00C333B9" w:rsidP="00284FA6">
      <w:pPr>
        <w:tabs>
          <w:tab w:val="left" w:pos="3804"/>
        </w:tabs>
      </w:pPr>
    </w:p>
    <w:p w14:paraId="7E30E286" w14:textId="77777777" w:rsidR="00C333B9" w:rsidRDefault="00C333B9" w:rsidP="00284FA6">
      <w:pPr>
        <w:tabs>
          <w:tab w:val="left" w:pos="3804"/>
        </w:tabs>
      </w:pPr>
    </w:p>
    <w:p w14:paraId="29F5F3F3" w14:textId="77777777" w:rsidR="00C333B9" w:rsidRDefault="00C333B9" w:rsidP="00284FA6">
      <w:pPr>
        <w:tabs>
          <w:tab w:val="left" w:pos="3804"/>
        </w:tabs>
      </w:pPr>
    </w:p>
    <w:p w14:paraId="1C3C15FC" w14:textId="77777777" w:rsidR="00C333B9" w:rsidRDefault="00C333B9" w:rsidP="00284FA6">
      <w:pPr>
        <w:tabs>
          <w:tab w:val="left" w:pos="3804"/>
        </w:tabs>
      </w:pPr>
    </w:p>
    <w:p w14:paraId="2B1C56F7" w14:textId="77777777" w:rsidR="00C333B9" w:rsidRDefault="00C333B9" w:rsidP="00284FA6">
      <w:pPr>
        <w:tabs>
          <w:tab w:val="left" w:pos="3804"/>
        </w:tabs>
      </w:pPr>
    </w:p>
    <w:p w14:paraId="51332891" w14:textId="77777777" w:rsidR="00C333B9" w:rsidRDefault="00C333B9" w:rsidP="00284FA6">
      <w:pPr>
        <w:tabs>
          <w:tab w:val="left" w:pos="3804"/>
        </w:tabs>
      </w:pPr>
    </w:p>
    <w:p w14:paraId="74891A93" w14:textId="77777777" w:rsidR="00C333B9" w:rsidRDefault="00C333B9" w:rsidP="00284FA6">
      <w:pPr>
        <w:tabs>
          <w:tab w:val="left" w:pos="3804"/>
        </w:tabs>
      </w:pPr>
    </w:p>
    <w:p w14:paraId="443E2968" w14:textId="77777777" w:rsidR="00C333B9" w:rsidRDefault="00C333B9" w:rsidP="00284FA6">
      <w:pPr>
        <w:tabs>
          <w:tab w:val="left" w:pos="3804"/>
        </w:tabs>
      </w:pPr>
    </w:p>
    <w:p w14:paraId="3B375E41" w14:textId="77777777" w:rsidR="00C333B9" w:rsidRDefault="00C333B9" w:rsidP="00284FA6">
      <w:pPr>
        <w:tabs>
          <w:tab w:val="left" w:pos="3804"/>
        </w:tabs>
      </w:pPr>
    </w:p>
    <w:p w14:paraId="4F3CAA0F" w14:textId="77777777" w:rsidR="00C333B9" w:rsidRDefault="00C333B9" w:rsidP="00284FA6">
      <w:pPr>
        <w:tabs>
          <w:tab w:val="left" w:pos="3804"/>
        </w:tabs>
      </w:pPr>
    </w:p>
    <w:p w14:paraId="05CBFC45" w14:textId="77777777" w:rsidR="00C333B9" w:rsidRDefault="00C333B9" w:rsidP="00284FA6">
      <w:pPr>
        <w:tabs>
          <w:tab w:val="left" w:pos="3804"/>
        </w:tabs>
      </w:pPr>
    </w:p>
    <w:p w14:paraId="0A0B6ED5" w14:textId="77777777" w:rsidR="00C333B9" w:rsidRDefault="00C333B9" w:rsidP="00284FA6">
      <w:pPr>
        <w:tabs>
          <w:tab w:val="left" w:pos="3804"/>
        </w:tabs>
      </w:pPr>
    </w:p>
    <w:p w14:paraId="008D55A5" w14:textId="77777777" w:rsidR="00C333B9" w:rsidRDefault="00C333B9" w:rsidP="00284FA6">
      <w:pPr>
        <w:tabs>
          <w:tab w:val="left" w:pos="3804"/>
        </w:tabs>
      </w:pPr>
    </w:p>
    <w:p w14:paraId="39CF9732" w14:textId="77777777" w:rsidR="00C333B9" w:rsidRDefault="00C333B9" w:rsidP="00284FA6">
      <w:pPr>
        <w:tabs>
          <w:tab w:val="left" w:pos="3804"/>
        </w:tabs>
      </w:pPr>
    </w:p>
    <w:p w14:paraId="474F8FA5" w14:textId="77777777" w:rsidR="00C333B9" w:rsidRDefault="00C333B9" w:rsidP="00284FA6">
      <w:pPr>
        <w:tabs>
          <w:tab w:val="left" w:pos="3804"/>
        </w:tabs>
      </w:pPr>
    </w:p>
    <w:p w14:paraId="77DE2A9E" w14:textId="77777777" w:rsidR="00C333B9" w:rsidRDefault="00C333B9" w:rsidP="00284FA6">
      <w:pPr>
        <w:tabs>
          <w:tab w:val="left" w:pos="3804"/>
        </w:tabs>
      </w:pPr>
    </w:p>
    <w:p w14:paraId="5F4B5313" w14:textId="77777777" w:rsidR="00C333B9" w:rsidRDefault="00C333B9" w:rsidP="00284FA6">
      <w:pPr>
        <w:tabs>
          <w:tab w:val="left" w:pos="3804"/>
        </w:tabs>
      </w:pPr>
    </w:p>
    <w:p w14:paraId="202FBA23" w14:textId="77777777" w:rsidR="00C333B9" w:rsidRDefault="00C333B9" w:rsidP="00284FA6">
      <w:pPr>
        <w:tabs>
          <w:tab w:val="left" w:pos="3804"/>
        </w:tabs>
      </w:pPr>
    </w:p>
    <w:p w14:paraId="646F6507" w14:textId="77777777" w:rsidR="00C333B9" w:rsidRDefault="00C333B9" w:rsidP="00284FA6">
      <w:pPr>
        <w:tabs>
          <w:tab w:val="left" w:pos="3804"/>
        </w:tabs>
      </w:pPr>
    </w:p>
    <w:p w14:paraId="77444EE1" w14:textId="77777777" w:rsidR="00C333B9" w:rsidRDefault="00C333B9" w:rsidP="00284FA6">
      <w:pPr>
        <w:tabs>
          <w:tab w:val="left" w:pos="3804"/>
        </w:tabs>
      </w:pPr>
    </w:p>
    <w:p w14:paraId="2A6BB7B0" w14:textId="77777777" w:rsidR="00C333B9" w:rsidRDefault="00C333B9" w:rsidP="00284FA6">
      <w:pPr>
        <w:tabs>
          <w:tab w:val="left" w:pos="3804"/>
        </w:tabs>
      </w:pPr>
    </w:p>
    <w:p w14:paraId="252CCEE5" w14:textId="77777777" w:rsidR="00C333B9" w:rsidRDefault="00C333B9" w:rsidP="00284FA6">
      <w:pPr>
        <w:tabs>
          <w:tab w:val="left" w:pos="3804"/>
        </w:tabs>
      </w:pPr>
    </w:p>
    <w:p w14:paraId="6DF0F9F4" w14:textId="77777777" w:rsidR="00C333B9" w:rsidRDefault="00C333B9" w:rsidP="00284FA6">
      <w:pPr>
        <w:tabs>
          <w:tab w:val="left" w:pos="3804"/>
        </w:tabs>
      </w:pPr>
    </w:p>
    <w:p w14:paraId="568EB8B3" w14:textId="77777777" w:rsidR="00C333B9" w:rsidRDefault="00C333B9" w:rsidP="00284FA6">
      <w:pPr>
        <w:tabs>
          <w:tab w:val="left" w:pos="3804"/>
        </w:tabs>
      </w:pPr>
    </w:p>
    <w:p w14:paraId="76D837E5" w14:textId="77777777" w:rsidR="00C333B9" w:rsidRDefault="00C333B9" w:rsidP="00284FA6">
      <w:pPr>
        <w:tabs>
          <w:tab w:val="left" w:pos="3804"/>
        </w:tabs>
      </w:pPr>
    </w:p>
    <w:p w14:paraId="7C3A5EA4" w14:textId="77777777" w:rsidR="00C333B9" w:rsidRDefault="00C333B9" w:rsidP="00284FA6">
      <w:pPr>
        <w:tabs>
          <w:tab w:val="left" w:pos="3804"/>
        </w:tabs>
      </w:pPr>
    </w:p>
    <w:p w14:paraId="506C8D80" w14:textId="77777777" w:rsidR="00C333B9" w:rsidRDefault="00C333B9" w:rsidP="00284FA6">
      <w:pPr>
        <w:tabs>
          <w:tab w:val="left" w:pos="3804"/>
        </w:tabs>
      </w:pPr>
    </w:p>
    <w:p w14:paraId="35AA7C79" w14:textId="77777777" w:rsidR="00C333B9" w:rsidRDefault="00C333B9" w:rsidP="00284FA6">
      <w:pPr>
        <w:tabs>
          <w:tab w:val="left" w:pos="3804"/>
        </w:tabs>
      </w:pPr>
    </w:p>
    <w:p w14:paraId="127AB5C5" w14:textId="77777777" w:rsidR="00C333B9" w:rsidRDefault="00C333B9" w:rsidP="00284FA6">
      <w:pPr>
        <w:tabs>
          <w:tab w:val="left" w:pos="3804"/>
        </w:tabs>
      </w:pPr>
    </w:p>
    <w:p w14:paraId="619DD7A2" w14:textId="77777777" w:rsidR="00C333B9" w:rsidRDefault="00C333B9" w:rsidP="00284FA6">
      <w:pPr>
        <w:tabs>
          <w:tab w:val="left" w:pos="3804"/>
        </w:tabs>
      </w:pPr>
    </w:p>
    <w:p w14:paraId="1370DFEB" w14:textId="77777777" w:rsidR="00C333B9" w:rsidRDefault="00C333B9" w:rsidP="00284FA6">
      <w:pPr>
        <w:tabs>
          <w:tab w:val="left" w:pos="3804"/>
        </w:tabs>
      </w:pPr>
    </w:p>
    <w:p w14:paraId="14B84B4C" w14:textId="77777777" w:rsidR="00C333B9" w:rsidRDefault="00C333B9" w:rsidP="00284FA6">
      <w:pPr>
        <w:tabs>
          <w:tab w:val="left" w:pos="3804"/>
        </w:tabs>
      </w:pPr>
    </w:p>
    <w:p w14:paraId="4ECDE15B" w14:textId="77777777" w:rsidR="00C333B9" w:rsidRDefault="00C333B9" w:rsidP="00284FA6">
      <w:pPr>
        <w:tabs>
          <w:tab w:val="left" w:pos="3804"/>
        </w:tabs>
      </w:pPr>
    </w:p>
    <w:p w14:paraId="1E5B10DA" w14:textId="77777777" w:rsidR="00C333B9" w:rsidRDefault="00C333B9" w:rsidP="00284FA6">
      <w:pPr>
        <w:tabs>
          <w:tab w:val="left" w:pos="3804"/>
        </w:tabs>
      </w:pPr>
    </w:p>
    <w:p w14:paraId="3985EFE5" w14:textId="77777777" w:rsidR="00C333B9" w:rsidRDefault="00C333B9" w:rsidP="00284FA6">
      <w:pPr>
        <w:tabs>
          <w:tab w:val="left" w:pos="3804"/>
        </w:tabs>
      </w:pPr>
    </w:p>
    <w:p w14:paraId="5753D468" w14:textId="77777777" w:rsidR="00C333B9" w:rsidRDefault="00C333B9" w:rsidP="00284FA6">
      <w:pPr>
        <w:tabs>
          <w:tab w:val="left" w:pos="3804"/>
        </w:tabs>
      </w:pPr>
    </w:p>
    <w:p w14:paraId="4E28A258" w14:textId="77777777" w:rsidR="00C333B9" w:rsidRDefault="00C333B9" w:rsidP="00284FA6">
      <w:pPr>
        <w:tabs>
          <w:tab w:val="left" w:pos="3804"/>
        </w:tabs>
      </w:pPr>
    </w:p>
    <w:p w14:paraId="0FF92586" w14:textId="77777777" w:rsidR="00C333B9" w:rsidRDefault="00C333B9" w:rsidP="00284FA6">
      <w:pPr>
        <w:tabs>
          <w:tab w:val="left" w:pos="3804"/>
        </w:tabs>
      </w:pPr>
    </w:p>
    <w:p w14:paraId="6C5225E7" w14:textId="77777777" w:rsidR="00C333B9" w:rsidRDefault="00C333B9" w:rsidP="00284FA6">
      <w:pPr>
        <w:tabs>
          <w:tab w:val="left" w:pos="3804"/>
        </w:tabs>
      </w:pPr>
    </w:p>
    <w:p w14:paraId="59966A86" w14:textId="77777777" w:rsidR="00C333B9" w:rsidRDefault="00C333B9" w:rsidP="00284FA6">
      <w:pPr>
        <w:tabs>
          <w:tab w:val="left" w:pos="3804"/>
        </w:tabs>
      </w:pPr>
    </w:p>
    <w:p w14:paraId="5638E849" w14:textId="77777777" w:rsidR="00C333B9" w:rsidRDefault="00C333B9" w:rsidP="00284FA6">
      <w:pPr>
        <w:tabs>
          <w:tab w:val="left" w:pos="3804"/>
        </w:tabs>
      </w:pPr>
    </w:p>
    <w:p w14:paraId="48C26451" w14:textId="77777777" w:rsidR="00C333B9" w:rsidRDefault="00C333B9" w:rsidP="00284FA6">
      <w:pPr>
        <w:tabs>
          <w:tab w:val="left" w:pos="3804"/>
        </w:tabs>
      </w:pPr>
    </w:p>
    <w:p w14:paraId="6B27589C" w14:textId="77777777" w:rsidR="00C333B9" w:rsidRDefault="00C333B9" w:rsidP="00284FA6">
      <w:pPr>
        <w:tabs>
          <w:tab w:val="left" w:pos="3804"/>
        </w:tabs>
      </w:pPr>
    </w:p>
    <w:p w14:paraId="33FA15B1" w14:textId="77777777" w:rsidR="00C333B9" w:rsidRDefault="00C333B9" w:rsidP="00284FA6">
      <w:pPr>
        <w:tabs>
          <w:tab w:val="left" w:pos="3804"/>
        </w:tabs>
      </w:pPr>
    </w:p>
    <w:p w14:paraId="6A848A61" w14:textId="77777777" w:rsidR="00C333B9" w:rsidRDefault="00C333B9" w:rsidP="00284FA6">
      <w:pPr>
        <w:tabs>
          <w:tab w:val="left" w:pos="3804"/>
        </w:tabs>
      </w:pPr>
    </w:p>
    <w:p w14:paraId="7B2D8DD1" w14:textId="77777777" w:rsidR="00C333B9" w:rsidRDefault="00C333B9" w:rsidP="00284FA6">
      <w:pPr>
        <w:tabs>
          <w:tab w:val="left" w:pos="3804"/>
        </w:tabs>
      </w:pPr>
    </w:p>
    <w:p w14:paraId="177996A7" w14:textId="77777777" w:rsidR="00C333B9" w:rsidRDefault="00C333B9" w:rsidP="00284FA6">
      <w:pPr>
        <w:tabs>
          <w:tab w:val="left" w:pos="3804"/>
        </w:tabs>
      </w:pPr>
    </w:p>
    <w:p w14:paraId="31B0E5E9" w14:textId="77777777" w:rsidR="00C333B9" w:rsidRDefault="00C333B9" w:rsidP="00284FA6">
      <w:pPr>
        <w:tabs>
          <w:tab w:val="left" w:pos="3804"/>
        </w:tabs>
      </w:pPr>
    </w:p>
    <w:p w14:paraId="09419656" w14:textId="77777777" w:rsidR="00C333B9" w:rsidRDefault="00C333B9" w:rsidP="00284FA6">
      <w:pPr>
        <w:tabs>
          <w:tab w:val="left" w:pos="3804"/>
        </w:tabs>
      </w:pPr>
    </w:p>
    <w:p w14:paraId="5AAF801C" w14:textId="77777777" w:rsidR="00C333B9" w:rsidRDefault="00C333B9" w:rsidP="00284FA6">
      <w:pPr>
        <w:tabs>
          <w:tab w:val="left" w:pos="3804"/>
        </w:tabs>
      </w:pPr>
    </w:p>
    <w:p w14:paraId="3D5AC060" w14:textId="77777777" w:rsidR="00C333B9" w:rsidRDefault="00C333B9" w:rsidP="00284FA6">
      <w:pPr>
        <w:tabs>
          <w:tab w:val="left" w:pos="3804"/>
        </w:tabs>
      </w:pPr>
    </w:p>
    <w:p w14:paraId="690A4044" w14:textId="77777777" w:rsidR="00C333B9" w:rsidRDefault="00C333B9" w:rsidP="00284FA6">
      <w:pPr>
        <w:tabs>
          <w:tab w:val="left" w:pos="3804"/>
        </w:tabs>
      </w:pPr>
    </w:p>
    <w:p w14:paraId="2A569081" w14:textId="77777777" w:rsidR="00C333B9" w:rsidRDefault="00C333B9" w:rsidP="00284FA6">
      <w:pPr>
        <w:tabs>
          <w:tab w:val="left" w:pos="3804"/>
        </w:tabs>
      </w:pPr>
    </w:p>
    <w:p w14:paraId="4F199D6C" w14:textId="77777777" w:rsidR="00C333B9" w:rsidRDefault="00C333B9" w:rsidP="00284FA6">
      <w:pPr>
        <w:tabs>
          <w:tab w:val="left" w:pos="3804"/>
        </w:tabs>
      </w:pPr>
    </w:p>
    <w:p w14:paraId="6A02DF91" w14:textId="77777777" w:rsidR="00C333B9" w:rsidRDefault="00C333B9" w:rsidP="00284FA6">
      <w:pPr>
        <w:tabs>
          <w:tab w:val="left" w:pos="3804"/>
        </w:tabs>
      </w:pPr>
    </w:p>
    <w:p w14:paraId="553BCCBC" w14:textId="77777777" w:rsidR="00C333B9" w:rsidRDefault="00C333B9" w:rsidP="00284FA6">
      <w:pPr>
        <w:tabs>
          <w:tab w:val="left" w:pos="3804"/>
        </w:tabs>
      </w:pPr>
    </w:p>
    <w:p w14:paraId="57ED6D8C" w14:textId="77777777" w:rsidR="00C333B9" w:rsidRDefault="00C333B9" w:rsidP="00284FA6">
      <w:pPr>
        <w:tabs>
          <w:tab w:val="left" w:pos="3804"/>
        </w:tabs>
      </w:pPr>
    </w:p>
    <w:p w14:paraId="2200FB60" w14:textId="77777777" w:rsidR="00C333B9" w:rsidRDefault="00C333B9" w:rsidP="00284FA6">
      <w:pPr>
        <w:tabs>
          <w:tab w:val="left" w:pos="3804"/>
        </w:tabs>
      </w:pPr>
    </w:p>
    <w:p w14:paraId="2A99DBBF" w14:textId="77777777" w:rsidR="00C333B9" w:rsidRDefault="00C333B9" w:rsidP="00284FA6">
      <w:pPr>
        <w:tabs>
          <w:tab w:val="left" w:pos="3804"/>
        </w:tabs>
      </w:pPr>
    </w:p>
    <w:p w14:paraId="0F7BAC0A" w14:textId="77777777" w:rsidR="00C333B9" w:rsidRDefault="00C333B9" w:rsidP="00284FA6">
      <w:pPr>
        <w:tabs>
          <w:tab w:val="left" w:pos="3804"/>
        </w:tabs>
      </w:pPr>
    </w:p>
    <w:p w14:paraId="553D92B4" w14:textId="77777777" w:rsidR="00C333B9" w:rsidRDefault="00C333B9" w:rsidP="00284FA6">
      <w:pPr>
        <w:tabs>
          <w:tab w:val="left" w:pos="3804"/>
        </w:tabs>
      </w:pPr>
    </w:p>
    <w:p w14:paraId="352B8DA3" w14:textId="77777777" w:rsidR="00C333B9" w:rsidRDefault="00C333B9" w:rsidP="00284FA6">
      <w:pPr>
        <w:tabs>
          <w:tab w:val="left" w:pos="3804"/>
        </w:tabs>
      </w:pPr>
    </w:p>
    <w:p w14:paraId="17ADFEEF" w14:textId="77777777" w:rsidR="00C333B9" w:rsidRDefault="00C333B9" w:rsidP="00284FA6">
      <w:pPr>
        <w:tabs>
          <w:tab w:val="left" w:pos="3804"/>
        </w:tabs>
      </w:pPr>
    </w:p>
    <w:p w14:paraId="41BCCC3E" w14:textId="77777777" w:rsidR="00C333B9" w:rsidRDefault="00C333B9" w:rsidP="00284FA6">
      <w:pPr>
        <w:tabs>
          <w:tab w:val="left" w:pos="3804"/>
        </w:tabs>
      </w:pPr>
    </w:p>
    <w:p w14:paraId="6F11048F" w14:textId="77777777" w:rsidR="00C333B9" w:rsidRDefault="00C333B9" w:rsidP="00284FA6">
      <w:pPr>
        <w:tabs>
          <w:tab w:val="left" w:pos="3804"/>
        </w:tabs>
      </w:pPr>
    </w:p>
    <w:p w14:paraId="50BAB78D" w14:textId="77777777" w:rsidR="00C333B9" w:rsidRDefault="00C333B9" w:rsidP="00284FA6">
      <w:pPr>
        <w:tabs>
          <w:tab w:val="left" w:pos="3804"/>
        </w:tabs>
      </w:pPr>
    </w:p>
    <w:p w14:paraId="49D36DA7" w14:textId="77777777" w:rsidR="00C333B9" w:rsidRDefault="00C333B9" w:rsidP="00284FA6">
      <w:pPr>
        <w:tabs>
          <w:tab w:val="left" w:pos="3804"/>
        </w:tabs>
      </w:pPr>
    </w:p>
    <w:p w14:paraId="780C885D" w14:textId="77777777" w:rsidR="00C333B9" w:rsidRDefault="00C333B9" w:rsidP="00284FA6">
      <w:pPr>
        <w:tabs>
          <w:tab w:val="left" w:pos="3804"/>
        </w:tabs>
      </w:pPr>
    </w:p>
    <w:p w14:paraId="6A058113" w14:textId="77777777" w:rsidR="00C333B9" w:rsidRDefault="00C333B9" w:rsidP="00284FA6">
      <w:pPr>
        <w:tabs>
          <w:tab w:val="left" w:pos="3804"/>
        </w:tabs>
      </w:pPr>
    </w:p>
    <w:p w14:paraId="542B42ED" w14:textId="77777777" w:rsidR="00C333B9" w:rsidRDefault="00C333B9" w:rsidP="00284FA6">
      <w:pPr>
        <w:tabs>
          <w:tab w:val="left" w:pos="3804"/>
        </w:tabs>
      </w:pPr>
    </w:p>
    <w:p w14:paraId="6BD73427" w14:textId="77777777" w:rsidR="00C333B9" w:rsidRDefault="00C333B9" w:rsidP="00284FA6">
      <w:pPr>
        <w:tabs>
          <w:tab w:val="left" w:pos="3804"/>
        </w:tabs>
      </w:pPr>
    </w:p>
    <w:p w14:paraId="13A1F9D1" w14:textId="77777777" w:rsidR="00C333B9" w:rsidRDefault="00C333B9" w:rsidP="00284FA6">
      <w:pPr>
        <w:tabs>
          <w:tab w:val="left" w:pos="3804"/>
        </w:tabs>
      </w:pPr>
    </w:p>
    <w:p w14:paraId="4B0A19DF" w14:textId="77777777" w:rsidR="00C333B9" w:rsidRDefault="00C333B9" w:rsidP="00284FA6">
      <w:pPr>
        <w:tabs>
          <w:tab w:val="left" w:pos="3804"/>
        </w:tabs>
      </w:pPr>
    </w:p>
    <w:p w14:paraId="5FB32F26" w14:textId="77777777" w:rsidR="00C333B9" w:rsidRDefault="00C333B9" w:rsidP="00284FA6">
      <w:pPr>
        <w:tabs>
          <w:tab w:val="left" w:pos="3804"/>
        </w:tabs>
      </w:pPr>
    </w:p>
    <w:p w14:paraId="341CE11E" w14:textId="77777777" w:rsidR="00C333B9" w:rsidRDefault="00C333B9" w:rsidP="00284FA6">
      <w:pPr>
        <w:tabs>
          <w:tab w:val="left" w:pos="3804"/>
        </w:tabs>
      </w:pPr>
    </w:p>
    <w:p w14:paraId="1DA098BC" w14:textId="77777777" w:rsidR="00C333B9" w:rsidRDefault="00C333B9" w:rsidP="00284FA6">
      <w:pPr>
        <w:tabs>
          <w:tab w:val="left" w:pos="3804"/>
        </w:tabs>
      </w:pPr>
    </w:p>
    <w:p w14:paraId="460251E0" w14:textId="77777777" w:rsidR="00C333B9" w:rsidRDefault="00C333B9" w:rsidP="00284FA6">
      <w:pPr>
        <w:tabs>
          <w:tab w:val="left" w:pos="3804"/>
        </w:tabs>
      </w:pPr>
    </w:p>
    <w:p w14:paraId="7DC2AD02" w14:textId="77777777" w:rsidR="00C333B9" w:rsidRDefault="00C333B9" w:rsidP="00284FA6">
      <w:pPr>
        <w:tabs>
          <w:tab w:val="left" w:pos="3804"/>
        </w:tabs>
      </w:pPr>
    </w:p>
    <w:p w14:paraId="7210F684" w14:textId="77777777" w:rsidR="00C333B9" w:rsidRDefault="00C333B9" w:rsidP="00284FA6">
      <w:pPr>
        <w:tabs>
          <w:tab w:val="left" w:pos="3804"/>
        </w:tabs>
      </w:pPr>
    </w:p>
    <w:p w14:paraId="720DC4B0" w14:textId="77777777" w:rsidR="00C333B9" w:rsidRDefault="00C333B9" w:rsidP="00284FA6">
      <w:pPr>
        <w:tabs>
          <w:tab w:val="left" w:pos="3804"/>
        </w:tabs>
      </w:pPr>
    </w:p>
    <w:p w14:paraId="40ECB461" w14:textId="77777777" w:rsidR="00C333B9" w:rsidRDefault="00C333B9" w:rsidP="00284FA6">
      <w:pPr>
        <w:tabs>
          <w:tab w:val="left" w:pos="3804"/>
        </w:tabs>
      </w:pPr>
    </w:p>
    <w:p w14:paraId="08A65C25" w14:textId="77777777" w:rsidR="00C333B9" w:rsidRDefault="00C333B9" w:rsidP="00284FA6">
      <w:pPr>
        <w:tabs>
          <w:tab w:val="left" w:pos="3804"/>
        </w:tabs>
      </w:pPr>
    </w:p>
    <w:p w14:paraId="650ABC80" w14:textId="77777777" w:rsidR="00C333B9" w:rsidRDefault="00C333B9" w:rsidP="00284FA6">
      <w:pPr>
        <w:tabs>
          <w:tab w:val="left" w:pos="3804"/>
        </w:tabs>
      </w:pPr>
    </w:p>
    <w:p w14:paraId="3FFABEB0" w14:textId="77777777" w:rsidR="00C333B9" w:rsidRDefault="00C333B9" w:rsidP="00284FA6">
      <w:pPr>
        <w:tabs>
          <w:tab w:val="left" w:pos="3804"/>
        </w:tabs>
      </w:pPr>
    </w:p>
    <w:p w14:paraId="668CCC65" w14:textId="77777777" w:rsidR="00C333B9" w:rsidRDefault="00C333B9" w:rsidP="00284FA6">
      <w:pPr>
        <w:tabs>
          <w:tab w:val="left" w:pos="3804"/>
        </w:tabs>
      </w:pPr>
    </w:p>
    <w:p w14:paraId="49BBC9F8" w14:textId="77777777" w:rsidR="00C333B9" w:rsidRDefault="00C333B9" w:rsidP="00284FA6">
      <w:pPr>
        <w:tabs>
          <w:tab w:val="left" w:pos="3804"/>
        </w:tabs>
      </w:pPr>
    </w:p>
    <w:p w14:paraId="6A722A2A" w14:textId="77777777" w:rsidR="00C333B9" w:rsidRDefault="00C333B9" w:rsidP="00284FA6">
      <w:pPr>
        <w:tabs>
          <w:tab w:val="left" w:pos="3804"/>
        </w:tabs>
      </w:pPr>
    </w:p>
    <w:p w14:paraId="7BEB72F5" w14:textId="77777777" w:rsidR="00C333B9" w:rsidRDefault="00C333B9" w:rsidP="00284FA6">
      <w:pPr>
        <w:tabs>
          <w:tab w:val="left" w:pos="3804"/>
        </w:tabs>
      </w:pPr>
    </w:p>
    <w:p w14:paraId="088314F5" w14:textId="77777777" w:rsidR="00C333B9" w:rsidRDefault="00C333B9" w:rsidP="00284FA6">
      <w:pPr>
        <w:tabs>
          <w:tab w:val="left" w:pos="3804"/>
        </w:tabs>
      </w:pPr>
    </w:p>
    <w:p w14:paraId="3007F2AE" w14:textId="77777777" w:rsidR="00C333B9" w:rsidRDefault="00C333B9" w:rsidP="00284FA6">
      <w:pPr>
        <w:tabs>
          <w:tab w:val="left" w:pos="3804"/>
        </w:tabs>
      </w:pPr>
    </w:p>
    <w:p w14:paraId="5E7C1F98" w14:textId="77777777" w:rsidR="00C333B9" w:rsidRDefault="00C333B9" w:rsidP="00284FA6">
      <w:pPr>
        <w:tabs>
          <w:tab w:val="left" w:pos="3804"/>
        </w:tabs>
      </w:pPr>
    </w:p>
    <w:p w14:paraId="3879945E" w14:textId="77777777" w:rsidR="00C333B9" w:rsidRDefault="00C333B9" w:rsidP="00284FA6">
      <w:pPr>
        <w:tabs>
          <w:tab w:val="left" w:pos="3804"/>
        </w:tabs>
      </w:pPr>
    </w:p>
    <w:p w14:paraId="76408455" w14:textId="77777777" w:rsidR="00C333B9" w:rsidRDefault="00C333B9" w:rsidP="00284FA6">
      <w:pPr>
        <w:tabs>
          <w:tab w:val="left" w:pos="3804"/>
        </w:tabs>
      </w:pPr>
    </w:p>
    <w:p w14:paraId="3BB8A29F" w14:textId="77777777" w:rsidR="00C333B9" w:rsidRDefault="00C333B9" w:rsidP="00284FA6">
      <w:pPr>
        <w:tabs>
          <w:tab w:val="left" w:pos="3804"/>
        </w:tabs>
      </w:pPr>
    </w:p>
    <w:p w14:paraId="785D2BA5" w14:textId="77777777" w:rsidR="00C333B9" w:rsidRDefault="00C333B9" w:rsidP="00284FA6">
      <w:pPr>
        <w:tabs>
          <w:tab w:val="left" w:pos="3804"/>
        </w:tabs>
      </w:pPr>
    </w:p>
    <w:p w14:paraId="6D0FB73A" w14:textId="77777777" w:rsidR="00C333B9" w:rsidRDefault="00C333B9" w:rsidP="00284FA6">
      <w:pPr>
        <w:tabs>
          <w:tab w:val="left" w:pos="3804"/>
        </w:tabs>
      </w:pPr>
    </w:p>
    <w:p w14:paraId="6DA4F747" w14:textId="77777777" w:rsidR="00C333B9" w:rsidRDefault="00C333B9" w:rsidP="00284FA6">
      <w:pPr>
        <w:tabs>
          <w:tab w:val="left" w:pos="3804"/>
        </w:tabs>
      </w:pPr>
    </w:p>
    <w:p w14:paraId="1B137A0B" w14:textId="77777777" w:rsidR="00C333B9" w:rsidRDefault="00C333B9" w:rsidP="00284FA6">
      <w:pPr>
        <w:tabs>
          <w:tab w:val="left" w:pos="3804"/>
        </w:tabs>
      </w:pPr>
    </w:p>
    <w:p w14:paraId="3D186DE7" w14:textId="77777777" w:rsidR="00C333B9" w:rsidRDefault="00C333B9" w:rsidP="00284FA6">
      <w:pPr>
        <w:tabs>
          <w:tab w:val="left" w:pos="3804"/>
        </w:tabs>
      </w:pPr>
    </w:p>
    <w:p w14:paraId="57BC168C" w14:textId="77777777" w:rsidR="00C333B9" w:rsidRDefault="00C333B9" w:rsidP="00284FA6">
      <w:pPr>
        <w:tabs>
          <w:tab w:val="left" w:pos="3804"/>
        </w:tabs>
      </w:pPr>
    </w:p>
    <w:p w14:paraId="2810C975" w14:textId="77777777" w:rsidR="00C333B9" w:rsidRDefault="00C333B9" w:rsidP="00284FA6">
      <w:pPr>
        <w:tabs>
          <w:tab w:val="left" w:pos="3804"/>
        </w:tabs>
      </w:pPr>
    </w:p>
    <w:p w14:paraId="42CD6B7E" w14:textId="77777777" w:rsidR="00C333B9" w:rsidRDefault="00C333B9" w:rsidP="00284FA6">
      <w:pPr>
        <w:tabs>
          <w:tab w:val="left" w:pos="3804"/>
        </w:tabs>
      </w:pPr>
    </w:p>
    <w:p w14:paraId="1CD4BDC7" w14:textId="77777777" w:rsidR="00C333B9" w:rsidRDefault="00C333B9" w:rsidP="00284FA6">
      <w:pPr>
        <w:tabs>
          <w:tab w:val="left" w:pos="3804"/>
        </w:tabs>
      </w:pPr>
    </w:p>
    <w:p w14:paraId="00563CF3" w14:textId="77777777" w:rsidR="00C333B9" w:rsidRDefault="00C333B9" w:rsidP="00284FA6">
      <w:pPr>
        <w:tabs>
          <w:tab w:val="left" w:pos="3804"/>
        </w:tabs>
      </w:pPr>
    </w:p>
    <w:p w14:paraId="752B86FF" w14:textId="77777777" w:rsidR="00C333B9" w:rsidRDefault="00C333B9" w:rsidP="00284FA6">
      <w:pPr>
        <w:tabs>
          <w:tab w:val="left" w:pos="3804"/>
        </w:tabs>
      </w:pPr>
    </w:p>
    <w:p w14:paraId="2EAF66D4" w14:textId="77777777" w:rsidR="00C333B9" w:rsidRDefault="00C333B9" w:rsidP="00284FA6">
      <w:pPr>
        <w:tabs>
          <w:tab w:val="left" w:pos="3804"/>
        </w:tabs>
      </w:pPr>
    </w:p>
    <w:p w14:paraId="58ED89F7" w14:textId="77777777" w:rsidR="00C333B9" w:rsidRDefault="00C333B9" w:rsidP="00284FA6">
      <w:pPr>
        <w:tabs>
          <w:tab w:val="left" w:pos="3804"/>
        </w:tabs>
      </w:pPr>
    </w:p>
    <w:p w14:paraId="4A26B30C" w14:textId="77777777" w:rsidR="00C333B9" w:rsidRDefault="00C333B9" w:rsidP="00284FA6">
      <w:pPr>
        <w:tabs>
          <w:tab w:val="left" w:pos="3804"/>
        </w:tabs>
      </w:pPr>
    </w:p>
    <w:p w14:paraId="75071E83" w14:textId="77777777" w:rsidR="00C333B9" w:rsidRDefault="00C333B9" w:rsidP="00284FA6">
      <w:pPr>
        <w:tabs>
          <w:tab w:val="left" w:pos="3804"/>
        </w:tabs>
      </w:pPr>
    </w:p>
    <w:p w14:paraId="5468DFE7" w14:textId="77777777" w:rsidR="00C333B9" w:rsidRDefault="00C333B9" w:rsidP="00284FA6">
      <w:pPr>
        <w:tabs>
          <w:tab w:val="left" w:pos="3804"/>
        </w:tabs>
      </w:pPr>
    </w:p>
    <w:p w14:paraId="1BEF4BEF" w14:textId="77777777" w:rsidR="00C333B9" w:rsidRDefault="00C333B9" w:rsidP="00284FA6">
      <w:pPr>
        <w:tabs>
          <w:tab w:val="left" w:pos="3804"/>
        </w:tabs>
      </w:pPr>
    </w:p>
    <w:p w14:paraId="4073F168" w14:textId="77777777" w:rsidR="00C333B9" w:rsidRDefault="00C333B9" w:rsidP="00284FA6">
      <w:pPr>
        <w:tabs>
          <w:tab w:val="left" w:pos="3804"/>
        </w:tabs>
      </w:pPr>
    </w:p>
    <w:p w14:paraId="3218B837" w14:textId="77777777" w:rsidR="00C333B9" w:rsidRDefault="00C333B9" w:rsidP="00284FA6">
      <w:pPr>
        <w:tabs>
          <w:tab w:val="left" w:pos="3804"/>
        </w:tabs>
      </w:pPr>
    </w:p>
    <w:p w14:paraId="70BC7A3E" w14:textId="77777777" w:rsidR="00C333B9" w:rsidRDefault="00C333B9" w:rsidP="00284FA6">
      <w:pPr>
        <w:tabs>
          <w:tab w:val="left" w:pos="3804"/>
        </w:tabs>
      </w:pPr>
    </w:p>
    <w:p w14:paraId="6FC46EE7" w14:textId="77777777" w:rsidR="00C333B9" w:rsidRDefault="00C333B9" w:rsidP="00284FA6">
      <w:pPr>
        <w:tabs>
          <w:tab w:val="left" w:pos="3804"/>
        </w:tabs>
      </w:pPr>
    </w:p>
    <w:p w14:paraId="63FD69B2" w14:textId="77777777" w:rsidR="00C333B9" w:rsidRDefault="00C333B9" w:rsidP="00284FA6">
      <w:pPr>
        <w:tabs>
          <w:tab w:val="left" w:pos="3804"/>
        </w:tabs>
      </w:pPr>
    </w:p>
    <w:p w14:paraId="48ADC513" w14:textId="77777777" w:rsidR="00C333B9" w:rsidRDefault="00C333B9" w:rsidP="00284FA6">
      <w:pPr>
        <w:tabs>
          <w:tab w:val="left" w:pos="3804"/>
        </w:tabs>
      </w:pPr>
    </w:p>
    <w:p w14:paraId="1A4F0004" w14:textId="77777777" w:rsidR="00C333B9" w:rsidRDefault="00C333B9" w:rsidP="00284FA6">
      <w:pPr>
        <w:tabs>
          <w:tab w:val="left" w:pos="3804"/>
        </w:tabs>
      </w:pPr>
    </w:p>
    <w:p w14:paraId="66BB10F2" w14:textId="77777777" w:rsidR="00C333B9" w:rsidRDefault="00C333B9" w:rsidP="00284FA6">
      <w:pPr>
        <w:tabs>
          <w:tab w:val="left" w:pos="3804"/>
        </w:tabs>
      </w:pPr>
    </w:p>
    <w:p w14:paraId="7C8599AF" w14:textId="77777777" w:rsidR="00C333B9" w:rsidRDefault="00C333B9" w:rsidP="00284FA6">
      <w:pPr>
        <w:tabs>
          <w:tab w:val="left" w:pos="3804"/>
        </w:tabs>
      </w:pPr>
    </w:p>
    <w:p w14:paraId="57AF2624" w14:textId="77777777" w:rsidR="00C333B9" w:rsidRDefault="00C333B9" w:rsidP="00284FA6">
      <w:pPr>
        <w:tabs>
          <w:tab w:val="left" w:pos="3804"/>
        </w:tabs>
      </w:pPr>
    </w:p>
    <w:p w14:paraId="298E6E6A" w14:textId="77777777" w:rsidR="00C333B9" w:rsidRDefault="00C333B9" w:rsidP="00284FA6">
      <w:pPr>
        <w:tabs>
          <w:tab w:val="left" w:pos="3804"/>
        </w:tabs>
      </w:pPr>
    </w:p>
    <w:p w14:paraId="0DD6C78C" w14:textId="77777777" w:rsidR="00C333B9" w:rsidRDefault="00C333B9" w:rsidP="00284FA6">
      <w:pPr>
        <w:tabs>
          <w:tab w:val="left" w:pos="3804"/>
        </w:tabs>
      </w:pPr>
    </w:p>
    <w:p w14:paraId="605D8B64" w14:textId="77777777" w:rsidR="00C333B9" w:rsidRDefault="00C333B9" w:rsidP="00284FA6">
      <w:pPr>
        <w:tabs>
          <w:tab w:val="left" w:pos="3804"/>
        </w:tabs>
      </w:pPr>
    </w:p>
    <w:p w14:paraId="07AE3A23" w14:textId="77777777" w:rsidR="00C333B9" w:rsidRDefault="00C333B9" w:rsidP="00284FA6">
      <w:pPr>
        <w:tabs>
          <w:tab w:val="left" w:pos="3804"/>
        </w:tabs>
      </w:pPr>
    </w:p>
    <w:p w14:paraId="08F49F8C" w14:textId="77777777" w:rsidR="00C333B9" w:rsidRDefault="00C333B9" w:rsidP="00284FA6">
      <w:pPr>
        <w:tabs>
          <w:tab w:val="left" w:pos="3804"/>
        </w:tabs>
      </w:pPr>
    </w:p>
    <w:p w14:paraId="36EE9550" w14:textId="77777777" w:rsidR="00C333B9" w:rsidRDefault="00C333B9" w:rsidP="00284FA6">
      <w:pPr>
        <w:tabs>
          <w:tab w:val="left" w:pos="3804"/>
        </w:tabs>
      </w:pPr>
    </w:p>
    <w:p w14:paraId="13E2A3DE" w14:textId="77777777" w:rsidR="00C333B9" w:rsidRDefault="00C333B9" w:rsidP="00284FA6">
      <w:pPr>
        <w:tabs>
          <w:tab w:val="left" w:pos="3804"/>
        </w:tabs>
      </w:pPr>
    </w:p>
    <w:p w14:paraId="5C339565" w14:textId="77777777" w:rsidR="00C333B9" w:rsidRDefault="00C333B9" w:rsidP="00284FA6">
      <w:pPr>
        <w:tabs>
          <w:tab w:val="left" w:pos="3804"/>
        </w:tabs>
      </w:pPr>
    </w:p>
    <w:p w14:paraId="43EF1124" w14:textId="77777777" w:rsidR="00C333B9" w:rsidRDefault="00C333B9" w:rsidP="00284FA6">
      <w:pPr>
        <w:tabs>
          <w:tab w:val="left" w:pos="3804"/>
        </w:tabs>
      </w:pPr>
    </w:p>
    <w:p w14:paraId="2D231294" w14:textId="77777777" w:rsidR="00C333B9" w:rsidRDefault="00C333B9" w:rsidP="00284FA6">
      <w:pPr>
        <w:tabs>
          <w:tab w:val="left" w:pos="3804"/>
        </w:tabs>
      </w:pPr>
    </w:p>
    <w:p w14:paraId="67E0F0D9" w14:textId="77777777" w:rsidR="00C333B9" w:rsidRDefault="00C333B9" w:rsidP="00284FA6">
      <w:pPr>
        <w:tabs>
          <w:tab w:val="left" w:pos="3804"/>
        </w:tabs>
      </w:pPr>
    </w:p>
    <w:p w14:paraId="69A6D408" w14:textId="77777777" w:rsidR="00C333B9" w:rsidRDefault="00C333B9" w:rsidP="00284FA6">
      <w:pPr>
        <w:tabs>
          <w:tab w:val="left" w:pos="3804"/>
        </w:tabs>
      </w:pPr>
    </w:p>
    <w:p w14:paraId="5135ADEB" w14:textId="77777777" w:rsidR="00C333B9" w:rsidRDefault="00C333B9" w:rsidP="00284FA6">
      <w:pPr>
        <w:tabs>
          <w:tab w:val="left" w:pos="3804"/>
        </w:tabs>
      </w:pPr>
    </w:p>
    <w:p w14:paraId="15732558" w14:textId="77777777" w:rsidR="00C333B9" w:rsidRDefault="00C333B9" w:rsidP="00284FA6">
      <w:pPr>
        <w:tabs>
          <w:tab w:val="left" w:pos="3804"/>
        </w:tabs>
      </w:pPr>
    </w:p>
    <w:p w14:paraId="403567FB" w14:textId="77777777" w:rsidR="00C333B9" w:rsidRDefault="00C333B9" w:rsidP="00284FA6">
      <w:pPr>
        <w:tabs>
          <w:tab w:val="left" w:pos="3804"/>
        </w:tabs>
      </w:pPr>
    </w:p>
    <w:p w14:paraId="2C673670" w14:textId="77777777" w:rsidR="00C333B9" w:rsidRDefault="00C333B9" w:rsidP="00284FA6">
      <w:pPr>
        <w:tabs>
          <w:tab w:val="left" w:pos="3804"/>
        </w:tabs>
      </w:pPr>
    </w:p>
    <w:p w14:paraId="3054C0B5" w14:textId="77777777" w:rsidR="00C333B9" w:rsidRDefault="00C333B9" w:rsidP="00284FA6">
      <w:pPr>
        <w:tabs>
          <w:tab w:val="left" w:pos="3804"/>
        </w:tabs>
      </w:pPr>
    </w:p>
    <w:p w14:paraId="272704BA" w14:textId="77777777" w:rsidR="00C333B9" w:rsidRDefault="00C333B9" w:rsidP="00284FA6">
      <w:pPr>
        <w:tabs>
          <w:tab w:val="left" w:pos="3804"/>
        </w:tabs>
      </w:pPr>
    </w:p>
    <w:p w14:paraId="0947C599" w14:textId="77777777" w:rsidR="00C333B9" w:rsidRDefault="00C333B9" w:rsidP="00284FA6">
      <w:pPr>
        <w:tabs>
          <w:tab w:val="left" w:pos="3804"/>
        </w:tabs>
      </w:pPr>
    </w:p>
    <w:p w14:paraId="04E19665" w14:textId="77777777" w:rsidR="00C333B9" w:rsidRDefault="00C333B9" w:rsidP="00284FA6">
      <w:pPr>
        <w:tabs>
          <w:tab w:val="left" w:pos="3804"/>
        </w:tabs>
      </w:pPr>
    </w:p>
    <w:p w14:paraId="6393E77A" w14:textId="77777777" w:rsidR="00C333B9" w:rsidRDefault="00C333B9" w:rsidP="00284FA6">
      <w:pPr>
        <w:tabs>
          <w:tab w:val="left" w:pos="3804"/>
        </w:tabs>
      </w:pPr>
    </w:p>
    <w:p w14:paraId="51558A52" w14:textId="77777777" w:rsidR="00C333B9" w:rsidRDefault="00C333B9" w:rsidP="00284FA6">
      <w:pPr>
        <w:tabs>
          <w:tab w:val="left" w:pos="3804"/>
        </w:tabs>
      </w:pPr>
    </w:p>
    <w:p w14:paraId="27CEBFCD" w14:textId="77777777" w:rsidR="00C333B9" w:rsidRDefault="00C333B9" w:rsidP="00284FA6">
      <w:pPr>
        <w:tabs>
          <w:tab w:val="left" w:pos="3804"/>
        </w:tabs>
      </w:pPr>
    </w:p>
    <w:p w14:paraId="524F8504" w14:textId="77777777" w:rsidR="00C333B9" w:rsidRDefault="00C333B9" w:rsidP="00284FA6">
      <w:pPr>
        <w:tabs>
          <w:tab w:val="left" w:pos="3804"/>
        </w:tabs>
      </w:pPr>
    </w:p>
    <w:p w14:paraId="001772A1" w14:textId="77777777" w:rsidR="00C333B9" w:rsidRDefault="00C333B9" w:rsidP="00284FA6">
      <w:pPr>
        <w:tabs>
          <w:tab w:val="left" w:pos="3804"/>
        </w:tabs>
      </w:pPr>
    </w:p>
    <w:p w14:paraId="5B52229D" w14:textId="77777777" w:rsidR="00C333B9" w:rsidRDefault="00C333B9" w:rsidP="00284FA6">
      <w:pPr>
        <w:tabs>
          <w:tab w:val="left" w:pos="3804"/>
        </w:tabs>
      </w:pPr>
    </w:p>
    <w:p w14:paraId="14A8D91E" w14:textId="77777777" w:rsidR="00C333B9" w:rsidRDefault="00C333B9" w:rsidP="00284FA6">
      <w:pPr>
        <w:tabs>
          <w:tab w:val="left" w:pos="3804"/>
        </w:tabs>
      </w:pPr>
    </w:p>
    <w:p w14:paraId="44574D84" w14:textId="77777777" w:rsidR="00C333B9" w:rsidRDefault="00C333B9" w:rsidP="00284FA6">
      <w:pPr>
        <w:tabs>
          <w:tab w:val="left" w:pos="3804"/>
        </w:tabs>
      </w:pPr>
    </w:p>
    <w:p w14:paraId="5AF48A93" w14:textId="77777777" w:rsidR="00C333B9" w:rsidRDefault="00C333B9" w:rsidP="00284FA6">
      <w:pPr>
        <w:tabs>
          <w:tab w:val="left" w:pos="3804"/>
        </w:tabs>
      </w:pPr>
    </w:p>
    <w:p w14:paraId="112F0EFD" w14:textId="77777777" w:rsidR="00C333B9" w:rsidRDefault="00C333B9" w:rsidP="00284FA6">
      <w:pPr>
        <w:tabs>
          <w:tab w:val="left" w:pos="3804"/>
        </w:tabs>
      </w:pPr>
    </w:p>
    <w:p w14:paraId="2C963454" w14:textId="77777777" w:rsidR="00C333B9" w:rsidRDefault="00C333B9" w:rsidP="00284FA6">
      <w:pPr>
        <w:tabs>
          <w:tab w:val="left" w:pos="3804"/>
        </w:tabs>
      </w:pPr>
    </w:p>
    <w:p w14:paraId="6AA74B9C" w14:textId="77777777" w:rsidR="00C333B9" w:rsidRDefault="00C333B9" w:rsidP="00284FA6">
      <w:pPr>
        <w:tabs>
          <w:tab w:val="left" w:pos="3804"/>
        </w:tabs>
      </w:pPr>
    </w:p>
    <w:p w14:paraId="107B3BC7" w14:textId="77777777" w:rsidR="00C333B9" w:rsidRDefault="00C333B9" w:rsidP="00284FA6">
      <w:pPr>
        <w:tabs>
          <w:tab w:val="left" w:pos="3804"/>
        </w:tabs>
      </w:pPr>
    </w:p>
    <w:p w14:paraId="39DEB8E9" w14:textId="77777777" w:rsidR="00C333B9" w:rsidRDefault="00C333B9" w:rsidP="00284FA6">
      <w:pPr>
        <w:tabs>
          <w:tab w:val="left" w:pos="3804"/>
        </w:tabs>
      </w:pPr>
    </w:p>
    <w:p w14:paraId="38988F19" w14:textId="77777777" w:rsidR="00C333B9" w:rsidRDefault="00C333B9" w:rsidP="00284FA6">
      <w:pPr>
        <w:tabs>
          <w:tab w:val="left" w:pos="3804"/>
        </w:tabs>
      </w:pPr>
    </w:p>
    <w:p w14:paraId="2905EFB4" w14:textId="77777777" w:rsidR="00C333B9" w:rsidRDefault="00C333B9" w:rsidP="00284FA6">
      <w:pPr>
        <w:tabs>
          <w:tab w:val="left" w:pos="3804"/>
        </w:tabs>
      </w:pPr>
    </w:p>
    <w:p w14:paraId="4497352F" w14:textId="77777777" w:rsidR="00C333B9" w:rsidRDefault="00C333B9" w:rsidP="00284FA6">
      <w:pPr>
        <w:tabs>
          <w:tab w:val="left" w:pos="3804"/>
        </w:tabs>
      </w:pPr>
    </w:p>
    <w:p w14:paraId="6A86316C" w14:textId="77777777" w:rsidR="00C333B9" w:rsidRDefault="00C333B9" w:rsidP="00284FA6">
      <w:pPr>
        <w:tabs>
          <w:tab w:val="left" w:pos="3804"/>
        </w:tabs>
      </w:pPr>
    </w:p>
    <w:p w14:paraId="0C7ABA8A" w14:textId="77777777" w:rsidR="00C333B9" w:rsidRDefault="00C333B9" w:rsidP="00284FA6">
      <w:pPr>
        <w:tabs>
          <w:tab w:val="left" w:pos="3804"/>
        </w:tabs>
      </w:pPr>
    </w:p>
    <w:p w14:paraId="16E2CA29" w14:textId="77777777" w:rsidR="00C333B9" w:rsidRDefault="00C333B9" w:rsidP="00284FA6">
      <w:pPr>
        <w:tabs>
          <w:tab w:val="left" w:pos="3804"/>
        </w:tabs>
      </w:pPr>
    </w:p>
    <w:p w14:paraId="59F12349" w14:textId="77777777" w:rsidR="00C333B9" w:rsidRDefault="00C333B9" w:rsidP="00284FA6">
      <w:pPr>
        <w:tabs>
          <w:tab w:val="left" w:pos="3804"/>
        </w:tabs>
      </w:pPr>
    </w:p>
    <w:p w14:paraId="40281297" w14:textId="77777777" w:rsidR="00C333B9" w:rsidRDefault="00C333B9" w:rsidP="00284FA6">
      <w:pPr>
        <w:tabs>
          <w:tab w:val="left" w:pos="3804"/>
        </w:tabs>
      </w:pPr>
    </w:p>
    <w:p w14:paraId="1CF57D34" w14:textId="77777777" w:rsidR="00C333B9" w:rsidRDefault="00C333B9" w:rsidP="00284FA6">
      <w:pPr>
        <w:tabs>
          <w:tab w:val="left" w:pos="3804"/>
        </w:tabs>
      </w:pPr>
    </w:p>
    <w:p w14:paraId="395A120C" w14:textId="77777777" w:rsidR="00C333B9" w:rsidRDefault="00C333B9" w:rsidP="00284FA6">
      <w:pPr>
        <w:tabs>
          <w:tab w:val="left" w:pos="3804"/>
        </w:tabs>
      </w:pPr>
    </w:p>
    <w:p w14:paraId="0D4711A8" w14:textId="77777777" w:rsidR="00C333B9" w:rsidRDefault="00C333B9" w:rsidP="00284FA6">
      <w:pPr>
        <w:tabs>
          <w:tab w:val="left" w:pos="3804"/>
        </w:tabs>
      </w:pPr>
    </w:p>
    <w:p w14:paraId="2AF4C078" w14:textId="77777777" w:rsidR="00C333B9" w:rsidRDefault="00C333B9" w:rsidP="00284FA6">
      <w:pPr>
        <w:tabs>
          <w:tab w:val="left" w:pos="3804"/>
        </w:tabs>
      </w:pPr>
    </w:p>
    <w:p w14:paraId="31D737A8" w14:textId="77777777" w:rsidR="00C333B9" w:rsidRDefault="00C333B9" w:rsidP="00284FA6">
      <w:pPr>
        <w:tabs>
          <w:tab w:val="left" w:pos="3804"/>
        </w:tabs>
      </w:pPr>
    </w:p>
    <w:p w14:paraId="2A2FE86E" w14:textId="77777777" w:rsidR="00C333B9" w:rsidRDefault="00C333B9" w:rsidP="00284FA6">
      <w:pPr>
        <w:tabs>
          <w:tab w:val="left" w:pos="3804"/>
        </w:tabs>
      </w:pPr>
    </w:p>
    <w:p w14:paraId="60EFC5D7" w14:textId="77777777" w:rsidR="00C333B9" w:rsidRDefault="00C333B9" w:rsidP="00284FA6">
      <w:pPr>
        <w:tabs>
          <w:tab w:val="left" w:pos="3804"/>
        </w:tabs>
      </w:pPr>
    </w:p>
    <w:p w14:paraId="4758A91F" w14:textId="77777777" w:rsidR="00C333B9" w:rsidRDefault="00C333B9" w:rsidP="00284FA6">
      <w:pPr>
        <w:tabs>
          <w:tab w:val="left" w:pos="3804"/>
        </w:tabs>
      </w:pPr>
    </w:p>
    <w:p w14:paraId="17742478" w14:textId="77777777" w:rsidR="00C333B9" w:rsidRDefault="00C333B9" w:rsidP="00284FA6">
      <w:pPr>
        <w:tabs>
          <w:tab w:val="left" w:pos="3804"/>
        </w:tabs>
      </w:pPr>
    </w:p>
    <w:p w14:paraId="0832985F" w14:textId="77777777" w:rsidR="00C333B9" w:rsidRDefault="00C333B9" w:rsidP="00284FA6">
      <w:pPr>
        <w:tabs>
          <w:tab w:val="left" w:pos="3804"/>
        </w:tabs>
      </w:pPr>
    </w:p>
    <w:p w14:paraId="233EFF6A" w14:textId="77777777" w:rsidR="00C333B9" w:rsidRDefault="00C333B9" w:rsidP="00284FA6">
      <w:pPr>
        <w:tabs>
          <w:tab w:val="left" w:pos="3804"/>
        </w:tabs>
      </w:pPr>
    </w:p>
    <w:p w14:paraId="25F2849D" w14:textId="77777777" w:rsidR="00C333B9" w:rsidRDefault="00C333B9" w:rsidP="00284FA6">
      <w:pPr>
        <w:tabs>
          <w:tab w:val="left" w:pos="3804"/>
        </w:tabs>
      </w:pPr>
    </w:p>
    <w:p w14:paraId="2C3E9831" w14:textId="77777777" w:rsidR="00C333B9" w:rsidRDefault="00C333B9" w:rsidP="00284FA6">
      <w:pPr>
        <w:tabs>
          <w:tab w:val="left" w:pos="3804"/>
        </w:tabs>
      </w:pPr>
    </w:p>
    <w:p w14:paraId="4B04D6EC" w14:textId="77777777" w:rsidR="00C333B9" w:rsidRDefault="00C333B9" w:rsidP="00284FA6">
      <w:pPr>
        <w:tabs>
          <w:tab w:val="left" w:pos="3804"/>
        </w:tabs>
      </w:pPr>
    </w:p>
    <w:p w14:paraId="4991B7EF" w14:textId="77777777" w:rsidR="00C333B9" w:rsidRDefault="00C333B9" w:rsidP="00284FA6">
      <w:pPr>
        <w:tabs>
          <w:tab w:val="left" w:pos="3804"/>
        </w:tabs>
      </w:pPr>
    </w:p>
    <w:p w14:paraId="13719501" w14:textId="77777777" w:rsidR="00C333B9" w:rsidRDefault="00C333B9" w:rsidP="00284FA6">
      <w:pPr>
        <w:tabs>
          <w:tab w:val="left" w:pos="3804"/>
        </w:tabs>
      </w:pPr>
    </w:p>
    <w:p w14:paraId="23874166" w14:textId="77777777" w:rsidR="00C333B9" w:rsidRDefault="00C333B9" w:rsidP="00284FA6">
      <w:pPr>
        <w:tabs>
          <w:tab w:val="left" w:pos="3804"/>
        </w:tabs>
      </w:pPr>
    </w:p>
    <w:p w14:paraId="5B50032A" w14:textId="77777777" w:rsidR="00C333B9" w:rsidRDefault="00C333B9" w:rsidP="00284FA6">
      <w:pPr>
        <w:tabs>
          <w:tab w:val="left" w:pos="3804"/>
        </w:tabs>
      </w:pPr>
    </w:p>
    <w:p w14:paraId="490262F6" w14:textId="77777777" w:rsidR="00C333B9" w:rsidRDefault="00C333B9" w:rsidP="00284FA6">
      <w:pPr>
        <w:tabs>
          <w:tab w:val="left" w:pos="3804"/>
        </w:tabs>
      </w:pPr>
    </w:p>
    <w:p w14:paraId="115BE65C" w14:textId="77777777" w:rsidR="00C333B9" w:rsidRDefault="00C333B9" w:rsidP="00284FA6">
      <w:pPr>
        <w:tabs>
          <w:tab w:val="left" w:pos="3804"/>
        </w:tabs>
      </w:pPr>
    </w:p>
    <w:p w14:paraId="766568A3" w14:textId="77777777" w:rsidR="00C333B9" w:rsidRDefault="00C333B9" w:rsidP="00284FA6">
      <w:pPr>
        <w:tabs>
          <w:tab w:val="left" w:pos="3804"/>
        </w:tabs>
      </w:pPr>
    </w:p>
    <w:p w14:paraId="705E6638" w14:textId="77777777" w:rsidR="00C333B9" w:rsidRDefault="00C333B9" w:rsidP="00284FA6">
      <w:pPr>
        <w:tabs>
          <w:tab w:val="left" w:pos="3804"/>
        </w:tabs>
      </w:pPr>
    </w:p>
    <w:p w14:paraId="240B97F5" w14:textId="77777777" w:rsidR="00C333B9" w:rsidRDefault="00C333B9" w:rsidP="00284FA6">
      <w:pPr>
        <w:tabs>
          <w:tab w:val="left" w:pos="3804"/>
        </w:tabs>
      </w:pPr>
    </w:p>
    <w:p w14:paraId="576045F9" w14:textId="77777777" w:rsidR="00C333B9" w:rsidRDefault="00C333B9" w:rsidP="00284FA6">
      <w:pPr>
        <w:tabs>
          <w:tab w:val="left" w:pos="3804"/>
        </w:tabs>
      </w:pPr>
    </w:p>
    <w:p w14:paraId="1A2E0097" w14:textId="77777777" w:rsidR="00C333B9" w:rsidRDefault="00C333B9" w:rsidP="00284FA6">
      <w:pPr>
        <w:tabs>
          <w:tab w:val="left" w:pos="3804"/>
        </w:tabs>
      </w:pPr>
    </w:p>
    <w:p w14:paraId="3B793C0C" w14:textId="77777777" w:rsidR="00C333B9" w:rsidRDefault="00C333B9" w:rsidP="00284FA6">
      <w:pPr>
        <w:tabs>
          <w:tab w:val="left" w:pos="3804"/>
        </w:tabs>
      </w:pPr>
    </w:p>
    <w:p w14:paraId="153BCC8B" w14:textId="77777777" w:rsidR="00C333B9" w:rsidRDefault="00C333B9" w:rsidP="00284FA6">
      <w:pPr>
        <w:tabs>
          <w:tab w:val="left" w:pos="3804"/>
        </w:tabs>
      </w:pPr>
    </w:p>
    <w:p w14:paraId="79C4ED6A" w14:textId="77777777" w:rsidR="00C333B9" w:rsidRDefault="00C333B9" w:rsidP="00284FA6">
      <w:pPr>
        <w:tabs>
          <w:tab w:val="left" w:pos="3804"/>
        </w:tabs>
      </w:pPr>
    </w:p>
    <w:p w14:paraId="0DF1DC14" w14:textId="77777777" w:rsidR="00C333B9" w:rsidRDefault="00C333B9" w:rsidP="00284FA6">
      <w:pPr>
        <w:tabs>
          <w:tab w:val="left" w:pos="3804"/>
        </w:tabs>
      </w:pPr>
    </w:p>
    <w:p w14:paraId="69615ECA" w14:textId="77777777" w:rsidR="00C333B9" w:rsidRDefault="00C333B9" w:rsidP="00284FA6">
      <w:pPr>
        <w:tabs>
          <w:tab w:val="left" w:pos="3804"/>
        </w:tabs>
      </w:pPr>
    </w:p>
    <w:p w14:paraId="26349F36" w14:textId="77777777" w:rsidR="00C333B9" w:rsidRDefault="00C333B9" w:rsidP="00284FA6">
      <w:pPr>
        <w:tabs>
          <w:tab w:val="left" w:pos="3804"/>
        </w:tabs>
      </w:pPr>
    </w:p>
    <w:p w14:paraId="051FF61B" w14:textId="77777777" w:rsidR="00C333B9" w:rsidRDefault="00C333B9" w:rsidP="00284FA6">
      <w:pPr>
        <w:tabs>
          <w:tab w:val="left" w:pos="3804"/>
        </w:tabs>
      </w:pPr>
    </w:p>
    <w:p w14:paraId="14713460" w14:textId="77777777" w:rsidR="00C333B9" w:rsidRDefault="00C333B9" w:rsidP="00284FA6">
      <w:pPr>
        <w:tabs>
          <w:tab w:val="left" w:pos="3804"/>
        </w:tabs>
      </w:pPr>
    </w:p>
    <w:p w14:paraId="690497A1" w14:textId="77777777" w:rsidR="00C333B9" w:rsidRDefault="00C333B9" w:rsidP="00284FA6">
      <w:pPr>
        <w:tabs>
          <w:tab w:val="left" w:pos="3804"/>
        </w:tabs>
      </w:pPr>
    </w:p>
    <w:p w14:paraId="76971F3A" w14:textId="77777777" w:rsidR="00C333B9" w:rsidRDefault="00C333B9" w:rsidP="00284FA6">
      <w:pPr>
        <w:tabs>
          <w:tab w:val="left" w:pos="3804"/>
        </w:tabs>
      </w:pPr>
    </w:p>
    <w:p w14:paraId="782B05CC" w14:textId="77777777" w:rsidR="00C333B9" w:rsidRDefault="00C333B9" w:rsidP="00284FA6">
      <w:pPr>
        <w:tabs>
          <w:tab w:val="left" w:pos="3804"/>
        </w:tabs>
      </w:pPr>
    </w:p>
    <w:p w14:paraId="46FCFDCF" w14:textId="77777777" w:rsidR="00C333B9" w:rsidRDefault="00C333B9" w:rsidP="00284FA6">
      <w:pPr>
        <w:tabs>
          <w:tab w:val="left" w:pos="3804"/>
        </w:tabs>
      </w:pPr>
    </w:p>
    <w:p w14:paraId="44CE8A6F" w14:textId="77777777" w:rsidR="00C333B9" w:rsidRDefault="00C333B9" w:rsidP="00284FA6">
      <w:pPr>
        <w:tabs>
          <w:tab w:val="left" w:pos="3804"/>
        </w:tabs>
      </w:pPr>
    </w:p>
    <w:p w14:paraId="4B26DAFC" w14:textId="77777777" w:rsidR="00C333B9" w:rsidRDefault="00C333B9" w:rsidP="00284FA6">
      <w:pPr>
        <w:tabs>
          <w:tab w:val="left" w:pos="3804"/>
        </w:tabs>
      </w:pPr>
    </w:p>
    <w:p w14:paraId="5611DCB4" w14:textId="77777777" w:rsidR="00C333B9" w:rsidRDefault="00C333B9" w:rsidP="00284FA6">
      <w:pPr>
        <w:tabs>
          <w:tab w:val="left" w:pos="3804"/>
        </w:tabs>
      </w:pPr>
    </w:p>
    <w:p w14:paraId="4D619D4A" w14:textId="77777777" w:rsidR="00C333B9" w:rsidRDefault="00C333B9" w:rsidP="00284FA6">
      <w:pPr>
        <w:tabs>
          <w:tab w:val="left" w:pos="3804"/>
        </w:tabs>
      </w:pPr>
    </w:p>
    <w:p w14:paraId="769D7927" w14:textId="77777777" w:rsidR="00C333B9" w:rsidRDefault="00C333B9" w:rsidP="00284FA6">
      <w:pPr>
        <w:tabs>
          <w:tab w:val="left" w:pos="3804"/>
        </w:tabs>
      </w:pPr>
    </w:p>
    <w:p w14:paraId="648CEED5" w14:textId="77777777" w:rsidR="00C333B9" w:rsidRDefault="00C333B9" w:rsidP="00284FA6">
      <w:pPr>
        <w:tabs>
          <w:tab w:val="left" w:pos="3804"/>
        </w:tabs>
      </w:pPr>
    </w:p>
    <w:p w14:paraId="3030024D" w14:textId="77777777" w:rsidR="00C333B9" w:rsidRDefault="00C333B9" w:rsidP="00284FA6">
      <w:pPr>
        <w:tabs>
          <w:tab w:val="left" w:pos="3804"/>
        </w:tabs>
      </w:pPr>
    </w:p>
    <w:p w14:paraId="555BB7F3" w14:textId="77777777" w:rsidR="00C333B9" w:rsidRDefault="00C333B9" w:rsidP="00284FA6">
      <w:pPr>
        <w:tabs>
          <w:tab w:val="left" w:pos="3804"/>
        </w:tabs>
      </w:pPr>
    </w:p>
    <w:p w14:paraId="143A64E3" w14:textId="77777777" w:rsidR="00C333B9" w:rsidRDefault="00C333B9" w:rsidP="00284FA6">
      <w:pPr>
        <w:tabs>
          <w:tab w:val="left" w:pos="3804"/>
        </w:tabs>
      </w:pPr>
    </w:p>
    <w:p w14:paraId="05338063" w14:textId="77777777" w:rsidR="00C333B9" w:rsidRDefault="00C333B9" w:rsidP="00284FA6">
      <w:pPr>
        <w:tabs>
          <w:tab w:val="left" w:pos="3804"/>
        </w:tabs>
      </w:pPr>
    </w:p>
    <w:p w14:paraId="283B4501" w14:textId="77777777" w:rsidR="00C333B9" w:rsidRDefault="00C333B9" w:rsidP="00284FA6">
      <w:pPr>
        <w:tabs>
          <w:tab w:val="left" w:pos="3804"/>
        </w:tabs>
      </w:pPr>
    </w:p>
    <w:p w14:paraId="2F30F61C" w14:textId="77777777" w:rsidR="00C333B9" w:rsidRDefault="00C333B9" w:rsidP="00284FA6">
      <w:pPr>
        <w:tabs>
          <w:tab w:val="left" w:pos="3804"/>
        </w:tabs>
      </w:pPr>
    </w:p>
    <w:p w14:paraId="31AECDF3" w14:textId="77777777" w:rsidR="00C333B9" w:rsidRDefault="00C333B9" w:rsidP="00284FA6">
      <w:pPr>
        <w:tabs>
          <w:tab w:val="left" w:pos="3804"/>
        </w:tabs>
      </w:pPr>
    </w:p>
    <w:p w14:paraId="4BFDB838" w14:textId="77777777" w:rsidR="00C333B9" w:rsidRDefault="00C333B9" w:rsidP="00284FA6">
      <w:pPr>
        <w:tabs>
          <w:tab w:val="left" w:pos="3804"/>
        </w:tabs>
      </w:pPr>
    </w:p>
    <w:p w14:paraId="5E9F1D21" w14:textId="77777777" w:rsidR="00C333B9" w:rsidRDefault="00C333B9" w:rsidP="00284FA6">
      <w:pPr>
        <w:tabs>
          <w:tab w:val="left" w:pos="3804"/>
        </w:tabs>
      </w:pPr>
    </w:p>
    <w:p w14:paraId="7D5820F3" w14:textId="77777777" w:rsidR="00C333B9" w:rsidRDefault="00C333B9" w:rsidP="00284FA6">
      <w:pPr>
        <w:tabs>
          <w:tab w:val="left" w:pos="3804"/>
        </w:tabs>
      </w:pPr>
    </w:p>
    <w:p w14:paraId="2963DC18" w14:textId="77777777" w:rsidR="00C333B9" w:rsidRDefault="00C333B9" w:rsidP="00284FA6">
      <w:pPr>
        <w:tabs>
          <w:tab w:val="left" w:pos="3804"/>
        </w:tabs>
      </w:pPr>
    </w:p>
    <w:p w14:paraId="3A352FA7" w14:textId="77777777" w:rsidR="00C333B9" w:rsidRDefault="00C333B9" w:rsidP="00284FA6">
      <w:pPr>
        <w:tabs>
          <w:tab w:val="left" w:pos="3804"/>
        </w:tabs>
      </w:pPr>
    </w:p>
    <w:p w14:paraId="1F07DA5E" w14:textId="77777777" w:rsidR="00C333B9" w:rsidRDefault="00C333B9" w:rsidP="00284FA6">
      <w:pPr>
        <w:tabs>
          <w:tab w:val="left" w:pos="3804"/>
        </w:tabs>
      </w:pPr>
    </w:p>
    <w:p w14:paraId="3EE2E300" w14:textId="77777777" w:rsidR="00C333B9" w:rsidRDefault="00C333B9" w:rsidP="00284FA6">
      <w:pPr>
        <w:tabs>
          <w:tab w:val="left" w:pos="3804"/>
        </w:tabs>
      </w:pPr>
    </w:p>
    <w:p w14:paraId="1710CB09" w14:textId="77777777" w:rsidR="00C333B9" w:rsidRDefault="00C333B9" w:rsidP="00284FA6">
      <w:pPr>
        <w:tabs>
          <w:tab w:val="left" w:pos="3804"/>
        </w:tabs>
      </w:pPr>
    </w:p>
    <w:p w14:paraId="005E7EEB" w14:textId="77777777" w:rsidR="00C333B9" w:rsidRDefault="00C333B9" w:rsidP="00284FA6">
      <w:pPr>
        <w:tabs>
          <w:tab w:val="left" w:pos="3804"/>
        </w:tabs>
      </w:pPr>
    </w:p>
    <w:p w14:paraId="28853B20" w14:textId="77777777" w:rsidR="00C333B9" w:rsidRDefault="00C333B9" w:rsidP="00284FA6">
      <w:pPr>
        <w:tabs>
          <w:tab w:val="left" w:pos="3804"/>
        </w:tabs>
      </w:pPr>
    </w:p>
    <w:p w14:paraId="40ABB0DA" w14:textId="77777777" w:rsidR="00C333B9" w:rsidRDefault="00C333B9" w:rsidP="00284FA6">
      <w:pPr>
        <w:tabs>
          <w:tab w:val="left" w:pos="3804"/>
        </w:tabs>
      </w:pPr>
    </w:p>
    <w:p w14:paraId="13AB309A" w14:textId="77777777" w:rsidR="00C333B9" w:rsidRDefault="00C333B9" w:rsidP="00284FA6">
      <w:pPr>
        <w:tabs>
          <w:tab w:val="left" w:pos="3804"/>
        </w:tabs>
      </w:pPr>
    </w:p>
    <w:p w14:paraId="69AA4579" w14:textId="77777777" w:rsidR="00C333B9" w:rsidRDefault="00C333B9" w:rsidP="00284FA6">
      <w:pPr>
        <w:tabs>
          <w:tab w:val="left" w:pos="3804"/>
        </w:tabs>
      </w:pPr>
    </w:p>
    <w:p w14:paraId="3AB381B5" w14:textId="77777777" w:rsidR="00C333B9" w:rsidRDefault="00C333B9" w:rsidP="00284FA6">
      <w:pPr>
        <w:tabs>
          <w:tab w:val="left" w:pos="3804"/>
        </w:tabs>
      </w:pPr>
    </w:p>
    <w:p w14:paraId="407F3CEA" w14:textId="77777777" w:rsidR="00C333B9" w:rsidRDefault="00C333B9" w:rsidP="00284FA6">
      <w:pPr>
        <w:tabs>
          <w:tab w:val="left" w:pos="3804"/>
        </w:tabs>
      </w:pPr>
    </w:p>
    <w:p w14:paraId="6D0B10F4" w14:textId="77777777" w:rsidR="00C333B9" w:rsidRDefault="00C333B9" w:rsidP="00284FA6">
      <w:pPr>
        <w:tabs>
          <w:tab w:val="left" w:pos="3804"/>
        </w:tabs>
      </w:pPr>
    </w:p>
    <w:p w14:paraId="0DE6290D" w14:textId="77777777" w:rsidR="00C333B9" w:rsidRDefault="00C333B9" w:rsidP="00284FA6">
      <w:pPr>
        <w:tabs>
          <w:tab w:val="left" w:pos="3804"/>
        </w:tabs>
      </w:pPr>
    </w:p>
    <w:p w14:paraId="07D822C8" w14:textId="77777777" w:rsidR="00C333B9" w:rsidRDefault="00C333B9" w:rsidP="00284FA6">
      <w:pPr>
        <w:tabs>
          <w:tab w:val="left" w:pos="3804"/>
        </w:tabs>
      </w:pPr>
    </w:p>
    <w:p w14:paraId="6870E64E" w14:textId="77777777" w:rsidR="00C333B9" w:rsidRDefault="00C333B9" w:rsidP="00284FA6">
      <w:pPr>
        <w:tabs>
          <w:tab w:val="left" w:pos="3804"/>
        </w:tabs>
      </w:pPr>
    </w:p>
    <w:p w14:paraId="0D7BD60C" w14:textId="77777777" w:rsidR="00C333B9" w:rsidRDefault="00C333B9" w:rsidP="00284FA6">
      <w:pPr>
        <w:tabs>
          <w:tab w:val="left" w:pos="3804"/>
        </w:tabs>
      </w:pPr>
    </w:p>
    <w:p w14:paraId="43D768AA" w14:textId="77777777" w:rsidR="00C333B9" w:rsidRDefault="00C333B9" w:rsidP="00284FA6">
      <w:pPr>
        <w:tabs>
          <w:tab w:val="left" w:pos="3804"/>
        </w:tabs>
      </w:pPr>
    </w:p>
    <w:p w14:paraId="0B8FB6AA" w14:textId="77777777" w:rsidR="00C333B9" w:rsidRDefault="00C333B9" w:rsidP="00284FA6">
      <w:pPr>
        <w:tabs>
          <w:tab w:val="left" w:pos="3804"/>
        </w:tabs>
      </w:pPr>
    </w:p>
    <w:p w14:paraId="19AAF069" w14:textId="77777777" w:rsidR="00C333B9" w:rsidRDefault="00C333B9" w:rsidP="00284FA6">
      <w:pPr>
        <w:tabs>
          <w:tab w:val="left" w:pos="3804"/>
        </w:tabs>
      </w:pPr>
    </w:p>
    <w:p w14:paraId="1ACBE0BC" w14:textId="77777777" w:rsidR="00C333B9" w:rsidRDefault="00C333B9" w:rsidP="00284FA6">
      <w:pPr>
        <w:tabs>
          <w:tab w:val="left" w:pos="3804"/>
        </w:tabs>
      </w:pPr>
    </w:p>
    <w:p w14:paraId="389EBFF5" w14:textId="77777777" w:rsidR="00C333B9" w:rsidRDefault="00C333B9" w:rsidP="00284FA6">
      <w:pPr>
        <w:tabs>
          <w:tab w:val="left" w:pos="3804"/>
        </w:tabs>
      </w:pPr>
    </w:p>
    <w:p w14:paraId="7D0DBB7A" w14:textId="77777777" w:rsidR="00C333B9" w:rsidRDefault="00C333B9" w:rsidP="00284FA6">
      <w:pPr>
        <w:tabs>
          <w:tab w:val="left" w:pos="3804"/>
        </w:tabs>
      </w:pPr>
    </w:p>
    <w:p w14:paraId="7304B5D7" w14:textId="77777777" w:rsidR="00C333B9" w:rsidRDefault="00C333B9" w:rsidP="00284FA6">
      <w:pPr>
        <w:tabs>
          <w:tab w:val="left" w:pos="3804"/>
        </w:tabs>
      </w:pPr>
    </w:p>
    <w:p w14:paraId="00DEE36B" w14:textId="77777777" w:rsidR="00C333B9" w:rsidRDefault="00C333B9" w:rsidP="00284FA6">
      <w:pPr>
        <w:tabs>
          <w:tab w:val="left" w:pos="3804"/>
        </w:tabs>
      </w:pPr>
    </w:p>
    <w:p w14:paraId="5109DA84" w14:textId="77777777" w:rsidR="00C333B9" w:rsidRDefault="00C333B9" w:rsidP="00284FA6">
      <w:pPr>
        <w:tabs>
          <w:tab w:val="left" w:pos="3804"/>
        </w:tabs>
      </w:pPr>
    </w:p>
    <w:p w14:paraId="59BB0779" w14:textId="77777777" w:rsidR="00C333B9" w:rsidRDefault="00C333B9" w:rsidP="00284FA6">
      <w:pPr>
        <w:tabs>
          <w:tab w:val="left" w:pos="3804"/>
        </w:tabs>
      </w:pPr>
    </w:p>
    <w:p w14:paraId="5360FE5D" w14:textId="77777777" w:rsidR="00C333B9" w:rsidRDefault="00C333B9" w:rsidP="00284FA6">
      <w:pPr>
        <w:tabs>
          <w:tab w:val="left" w:pos="3804"/>
        </w:tabs>
      </w:pPr>
    </w:p>
    <w:p w14:paraId="055FDC66" w14:textId="77777777" w:rsidR="00C333B9" w:rsidRDefault="00C333B9" w:rsidP="00284FA6">
      <w:pPr>
        <w:tabs>
          <w:tab w:val="left" w:pos="3804"/>
        </w:tabs>
      </w:pPr>
    </w:p>
    <w:p w14:paraId="3FC4DFA9" w14:textId="77777777" w:rsidR="00C333B9" w:rsidRDefault="00C333B9" w:rsidP="00284FA6">
      <w:pPr>
        <w:tabs>
          <w:tab w:val="left" w:pos="3804"/>
        </w:tabs>
      </w:pPr>
    </w:p>
    <w:p w14:paraId="6F14713E" w14:textId="77777777" w:rsidR="00C333B9" w:rsidRDefault="00C333B9" w:rsidP="00284FA6">
      <w:pPr>
        <w:tabs>
          <w:tab w:val="left" w:pos="3804"/>
        </w:tabs>
      </w:pPr>
    </w:p>
    <w:p w14:paraId="59F48326" w14:textId="77777777" w:rsidR="00C333B9" w:rsidRDefault="00C333B9" w:rsidP="00284FA6">
      <w:pPr>
        <w:tabs>
          <w:tab w:val="left" w:pos="3804"/>
        </w:tabs>
      </w:pPr>
    </w:p>
    <w:p w14:paraId="1857B606" w14:textId="77777777" w:rsidR="00C333B9" w:rsidRDefault="00C333B9" w:rsidP="00284FA6">
      <w:pPr>
        <w:tabs>
          <w:tab w:val="left" w:pos="3804"/>
        </w:tabs>
      </w:pPr>
    </w:p>
    <w:p w14:paraId="1EA91B71" w14:textId="77777777" w:rsidR="00C333B9" w:rsidRDefault="00C333B9" w:rsidP="00284FA6">
      <w:pPr>
        <w:tabs>
          <w:tab w:val="left" w:pos="3804"/>
        </w:tabs>
      </w:pPr>
    </w:p>
    <w:p w14:paraId="708B6153" w14:textId="77777777" w:rsidR="00C333B9" w:rsidRDefault="00C333B9" w:rsidP="00284FA6">
      <w:pPr>
        <w:tabs>
          <w:tab w:val="left" w:pos="3804"/>
        </w:tabs>
      </w:pPr>
    </w:p>
    <w:p w14:paraId="5DE483B7" w14:textId="77777777" w:rsidR="00C333B9" w:rsidRDefault="00C333B9" w:rsidP="00284FA6">
      <w:pPr>
        <w:tabs>
          <w:tab w:val="left" w:pos="3804"/>
        </w:tabs>
      </w:pPr>
    </w:p>
    <w:p w14:paraId="21CC9016" w14:textId="77777777" w:rsidR="00C333B9" w:rsidRDefault="00C333B9" w:rsidP="00284FA6">
      <w:pPr>
        <w:tabs>
          <w:tab w:val="left" w:pos="3804"/>
        </w:tabs>
      </w:pPr>
    </w:p>
    <w:p w14:paraId="527B8052" w14:textId="77777777" w:rsidR="00C333B9" w:rsidRDefault="00C333B9" w:rsidP="00284FA6">
      <w:pPr>
        <w:tabs>
          <w:tab w:val="left" w:pos="3804"/>
        </w:tabs>
      </w:pPr>
    </w:p>
    <w:p w14:paraId="218DEB08" w14:textId="77777777" w:rsidR="00C333B9" w:rsidRDefault="00C333B9" w:rsidP="00284FA6">
      <w:pPr>
        <w:tabs>
          <w:tab w:val="left" w:pos="3804"/>
        </w:tabs>
      </w:pPr>
    </w:p>
    <w:p w14:paraId="72FC34FD" w14:textId="77777777" w:rsidR="00C333B9" w:rsidRDefault="00C333B9" w:rsidP="00284FA6">
      <w:pPr>
        <w:tabs>
          <w:tab w:val="left" w:pos="3804"/>
        </w:tabs>
      </w:pPr>
    </w:p>
    <w:p w14:paraId="4D5C9241" w14:textId="77777777" w:rsidR="00C333B9" w:rsidRDefault="00C333B9" w:rsidP="00284FA6">
      <w:pPr>
        <w:tabs>
          <w:tab w:val="left" w:pos="3804"/>
        </w:tabs>
      </w:pPr>
    </w:p>
    <w:p w14:paraId="536EABB2" w14:textId="77777777" w:rsidR="00C333B9" w:rsidRDefault="00C333B9" w:rsidP="00284FA6">
      <w:pPr>
        <w:tabs>
          <w:tab w:val="left" w:pos="3804"/>
        </w:tabs>
      </w:pPr>
    </w:p>
    <w:p w14:paraId="226ECCEF" w14:textId="77777777" w:rsidR="00C333B9" w:rsidRDefault="00C333B9" w:rsidP="00284FA6">
      <w:pPr>
        <w:tabs>
          <w:tab w:val="left" w:pos="3804"/>
        </w:tabs>
      </w:pPr>
    </w:p>
    <w:p w14:paraId="39F2EFBF" w14:textId="77777777" w:rsidR="00C333B9" w:rsidRDefault="00C333B9" w:rsidP="00284FA6">
      <w:pPr>
        <w:tabs>
          <w:tab w:val="left" w:pos="3804"/>
        </w:tabs>
      </w:pPr>
    </w:p>
    <w:p w14:paraId="4CE857C2" w14:textId="77777777" w:rsidR="00C333B9" w:rsidRDefault="00C333B9" w:rsidP="00284FA6">
      <w:pPr>
        <w:tabs>
          <w:tab w:val="left" w:pos="3804"/>
        </w:tabs>
      </w:pPr>
    </w:p>
    <w:p w14:paraId="0716F3B0" w14:textId="77777777" w:rsidR="00C333B9" w:rsidRDefault="00C333B9" w:rsidP="00284FA6">
      <w:pPr>
        <w:tabs>
          <w:tab w:val="left" w:pos="3804"/>
        </w:tabs>
      </w:pPr>
    </w:p>
    <w:p w14:paraId="12AF3BA7" w14:textId="77777777" w:rsidR="00C333B9" w:rsidRDefault="00C333B9" w:rsidP="00284FA6">
      <w:pPr>
        <w:tabs>
          <w:tab w:val="left" w:pos="3804"/>
        </w:tabs>
      </w:pPr>
    </w:p>
    <w:p w14:paraId="1F7ECE03" w14:textId="77777777" w:rsidR="00C333B9" w:rsidRDefault="00C333B9" w:rsidP="00284FA6">
      <w:pPr>
        <w:tabs>
          <w:tab w:val="left" w:pos="3804"/>
        </w:tabs>
      </w:pPr>
    </w:p>
    <w:p w14:paraId="72351EAA" w14:textId="77777777" w:rsidR="00C333B9" w:rsidRDefault="00C333B9" w:rsidP="00284FA6">
      <w:pPr>
        <w:tabs>
          <w:tab w:val="left" w:pos="3804"/>
        </w:tabs>
      </w:pPr>
    </w:p>
    <w:p w14:paraId="736F2CF0" w14:textId="77777777" w:rsidR="00C333B9" w:rsidRDefault="00C333B9" w:rsidP="00284FA6">
      <w:pPr>
        <w:tabs>
          <w:tab w:val="left" w:pos="3804"/>
        </w:tabs>
      </w:pPr>
    </w:p>
    <w:p w14:paraId="499D1D5A" w14:textId="77777777" w:rsidR="00C333B9" w:rsidRDefault="00C333B9" w:rsidP="00284FA6">
      <w:pPr>
        <w:tabs>
          <w:tab w:val="left" w:pos="3804"/>
        </w:tabs>
      </w:pPr>
    </w:p>
    <w:p w14:paraId="4A7D7977" w14:textId="77777777" w:rsidR="00C333B9" w:rsidRDefault="00C333B9" w:rsidP="00284FA6">
      <w:pPr>
        <w:tabs>
          <w:tab w:val="left" w:pos="3804"/>
        </w:tabs>
      </w:pPr>
    </w:p>
    <w:p w14:paraId="6C01D5F0" w14:textId="77777777" w:rsidR="00C333B9" w:rsidRDefault="00C333B9" w:rsidP="00284FA6">
      <w:pPr>
        <w:tabs>
          <w:tab w:val="left" w:pos="3804"/>
        </w:tabs>
      </w:pPr>
    </w:p>
    <w:p w14:paraId="508085D5" w14:textId="77777777" w:rsidR="00C333B9" w:rsidRDefault="00C333B9" w:rsidP="00284FA6">
      <w:pPr>
        <w:tabs>
          <w:tab w:val="left" w:pos="3804"/>
        </w:tabs>
      </w:pPr>
    </w:p>
    <w:p w14:paraId="758A27A7" w14:textId="77777777" w:rsidR="00C333B9" w:rsidRDefault="00C333B9" w:rsidP="00284FA6">
      <w:pPr>
        <w:tabs>
          <w:tab w:val="left" w:pos="3804"/>
        </w:tabs>
      </w:pPr>
    </w:p>
    <w:p w14:paraId="7EFAC02F" w14:textId="77777777" w:rsidR="00C333B9" w:rsidRDefault="00C333B9" w:rsidP="00284FA6">
      <w:pPr>
        <w:tabs>
          <w:tab w:val="left" w:pos="3804"/>
        </w:tabs>
      </w:pPr>
    </w:p>
    <w:p w14:paraId="7EE705D9" w14:textId="77777777" w:rsidR="00C333B9" w:rsidRDefault="00C333B9" w:rsidP="00284FA6">
      <w:pPr>
        <w:tabs>
          <w:tab w:val="left" w:pos="3804"/>
        </w:tabs>
      </w:pPr>
    </w:p>
    <w:p w14:paraId="288EF2D9" w14:textId="77777777" w:rsidR="00C333B9" w:rsidRDefault="00C333B9" w:rsidP="00284FA6">
      <w:pPr>
        <w:tabs>
          <w:tab w:val="left" w:pos="3804"/>
        </w:tabs>
      </w:pPr>
    </w:p>
    <w:p w14:paraId="21AA6C21" w14:textId="77777777" w:rsidR="00C333B9" w:rsidRDefault="00C333B9" w:rsidP="00284FA6">
      <w:pPr>
        <w:tabs>
          <w:tab w:val="left" w:pos="3804"/>
        </w:tabs>
      </w:pPr>
    </w:p>
    <w:p w14:paraId="66818204" w14:textId="77777777" w:rsidR="00C333B9" w:rsidRDefault="00C333B9" w:rsidP="00284FA6">
      <w:pPr>
        <w:tabs>
          <w:tab w:val="left" w:pos="3804"/>
        </w:tabs>
      </w:pPr>
    </w:p>
    <w:p w14:paraId="098FB00E" w14:textId="77777777" w:rsidR="00C333B9" w:rsidRDefault="00C333B9" w:rsidP="00284FA6">
      <w:pPr>
        <w:tabs>
          <w:tab w:val="left" w:pos="3804"/>
        </w:tabs>
      </w:pPr>
    </w:p>
    <w:p w14:paraId="06248DAA" w14:textId="77777777" w:rsidR="00C333B9" w:rsidRDefault="00C333B9" w:rsidP="00284FA6">
      <w:pPr>
        <w:tabs>
          <w:tab w:val="left" w:pos="3804"/>
        </w:tabs>
      </w:pPr>
    </w:p>
    <w:p w14:paraId="244B5F06" w14:textId="77777777" w:rsidR="00C333B9" w:rsidRDefault="00C333B9" w:rsidP="00284FA6">
      <w:pPr>
        <w:tabs>
          <w:tab w:val="left" w:pos="3804"/>
        </w:tabs>
      </w:pPr>
    </w:p>
    <w:p w14:paraId="7AB55856" w14:textId="77777777" w:rsidR="00C333B9" w:rsidRDefault="00C333B9" w:rsidP="00284FA6">
      <w:pPr>
        <w:tabs>
          <w:tab w:val="left" w:pos="3804"/>
        </w:tabs>
      </w:pPr>
    </w:p>
    <w:p w14:paraId="2C0A87C0" w14:textId="77777777" w:rsidR="00C333B9" w:rsidRDefault="00C333B9" w:rsidP="00284FA6">
      <w:pPr>
        <w:tabs>
          <w:tab w:val="left" w:pos="3804"/>
        </w:tabs>
      </w:pPr>
    </w:p>
    <w:p w14:paraId="38866324" w14:textId="77777777" w:rsidR="00C333B9" w:rsidRDefault="00C333B9" w:rsidP="00284FA6">
      <w:pPr>
        <w:tabs>
          <w:tab w:val="left" w:pos="3804"/>
        </w:tabs>
      </w:pPr>
    </w:p>
    <w:p w14:paraId="1C5A21A4" w14:textId="77777777" w:rsidR="00C333B9" w:rsidRDefault="00C333B9" w:rsidP="00284FA6">
      <w:pPr>
        <w:tabs>
          <w:tab w:val="left" w:pos="3804"/>
        </w:tabs>
      </w:pPr>
    </w:p>
    <w:p w14:paraId="6C4D3E5E" w14:textId="77777777" w:rsidR="00C333B9" w:rsidRDefault="00C333B9" w:rsidP="00284FA6">
      <w:pPr>
        <w:tabs>
          <w:tab w:val="left" w:pos="3804"/>
        </w:tabs>
      </w:pPr>
    </w:p>
    <w:p w14:paraId="48B5707B" w14:textId="77777777" w:rsidR="00C333B9" w:rsidRDefault="00C333B9" w:rsidP="00284FA6">
      <w:pPr>
        <w:tabs>
          <w:tab w:val="left" w:pos="3804"/>
        </w:tabs>
      </w:pPr>
    </w:p>
    <w:p w14:paraId="366106B0" w14:textId="77777777" w:rsidR="00C333B9" w:rsidRDefault="00C333B9" w:rsidP="00284FA6">
      <w:pPr>
        <w:tabs>
          <w:tab w:val="left" w:pos="3804"/>
        </w:tabs>
      </w:pPr>
    </w:p>
    <w:p w14:paraId="14A4FB32" w14:textId="77777777" w:rsidR="00C333B9" w:rsidRDefault="00C333B9" w:rsidP="00284FA6">
      <w:pPr>
        <w:tabs>
          <w:tab w:val="left" w:pos="3804"/>
        </w:tabs>
      </w:pPr>
    </w:p>
    <w:p w14:paraId="3CC69524" w14:textId="77777777" w:rsidR="00C333B9" w:rsidRDefault="00C333B9" w:rsidP="00284FA6">
      <w:pPr>
        <w:tabs>
          <w:tab w:val="left" w:pos="3804"/>
        </w:tabs>
      </w:pPr>
    </w:p>
    <w:p w14:paraId="2518CA3C" w14:textId="77777777" w:rsidR="00C333B9" w:rsidRDefault="00C333B9" w:rsidP="00284FA6">
      <w:pPr>
        <w:tabs>
          <w:tab w:val="left" w:pos="3804"/>
        </w:tabs>
      </w:pPr>
    </w:p>
    <w:p w14:paraId="50A01607" w14:textId="77777777" w:rsidR="00C333B9" w:rsidRDefault="00C333B9" w:rsidP="00284FA6">
      <w:pPr>
        <w:tabs>
          <w:tab w:val="left" w:pos="3804"/>
        </w:tabs>
      </w:pPr>
    </w:p>
    <w:p w14:paraId="693AFE40" w14:textId="77777777" w:rsidR="00C333B9" w:rsidRDefault="00C333B9" w:rsidP="00284FA6">
      <w:pPr>
        <w:tabs>
          <w:tab w:val="left" w:pos="3804"/>
        </w:tabs>
      </w:pPr>
    </w:p>
    <w:p w14:paraId="7AD1059A" w14:textId="77777777" w:rsidR="00C333B9" w:rsidRDefault="00C333B9" w:rsidP="00284FA6">
      <w:pPr>
        <w:tabs>
          <w:tab w:val="left" w:pos="3804"/>
        </w:tabs>
      </w:pPr>
    </w:p>
    <w:p w14:paraId="4DA2E127" w14:textId="77777777" w:rsidR="00C333B9" w:rsidRDefault="00C333B9" w:rsidP="00284FA6">
      <w:pPr>
        <w:tabs>
          <w:tab w:val="left" w:pos="3804"/>
        </w:tabs>
      </w:pPr>
    </w:p>
    <w:p w14:paraId="4B96CDA6" w14:textId="77777777" w:rsidR="00C333B9" w:rsidRDefault="00C333B9" w:rsidP="00284FA6">
      <w:pPr>
        <w:tabs>
          <w:tab w:val="left" w:pos="3804"/>
        </w:tabs>
      </w:pPr>
    </w:p>
    <w:p w14:paraId="326AEC64" w14:textId="77777777" w:rsidR="00C333B9" w:rsidRDefault="00C333B9" w:rsidP="00284FA6">
      <w:pPr>
        <w:tabs>
          <w:tab w:val="left" w:pos="3804"/>
        </w:tabs>
      </w:pPr>
    </w:p>
    <w:p w14:paraId="2F5FD617" w14:textId="77777777" w:rsidR="00C333B9" w:rsidRDefault="00C333B9" w:rsidP="00284FA6">
      <w:pPr>
        <w:tabs>
          <w:tab w:val="left" w:pos="3804"/>
        </w:tabs>
      </w:pPr>
    </w:p>
    <w:p w14:paraId="747460A6" w14:textId="77777777" w:rsidR="00C333B9" w:rsidRDefault="00C333B9" w:rsidP="00284FA6">
      <w:pPr>
        <w:tabs>
          <w:tab w:val="left" w:pos="3804"/>
        </w:tabs>
      </w:pPr>
    </w:p>
    <w:p w14:paraId="10AA1541" w14:textId="77777777" w:rsidR="00C333B9" w:rsidRDefault="00C333B9" w:rsidP="00284FA6">
      <w:pPr>
        <w:tabs>
          <w:tab w:val="left" w:pos="3804"/>
        </w:tabs>
      </w:pPr>
    </w:p>
    <w:p w14:paraId="194AEB0E" w14:textId="77777777" w:rsidR="00C333B9" w:rsidRDefault="00C333B9" w:rsidP="00284FA6">
      <w:pPr>
        <w:tabs>
          <w:tab w:val="left" w:pos="3804"/>
        </w:tabs>
      </w:pPr>
    </w:p>
    <w:p w14:paraId="2515C2B7" w14:textId="77777777" w:rsidR="00C333B9" w:rsidRDefault="00C333B9" w:rsidP="00284FA6">
      <w:pPr>
        <w:tabs>
          <w:tab w:val="left" w:pos="3804"/>
        </w:tabs>
      </w:pPr>
    </w:p>
    <w:p w14:paraId="5CAD9B25" w14:textId="77777777" w:rsidR="00C333B9" w:rsidRDefault="00C333B9" w:rsidP="00284FA6">
      <w:pPr>
        <w:tabs>
          <w:tab w:val="left" w:pos="3804"/>
        </w:tabs>
      </w:pPr>
    </w:p>
    <w:p w14:paraId="42454B86" w14:textId="77777777" w:rsidR="00C333B9" w:rsidRDefault="00C333B9" w:rsidP="00284FA6">
      <w:pPr>
        <w:tabs>
          <w:tab w:val="left" w:pos="3804"/>
        </w:tabs>
      </w:pPr>
    </w:p>
    <w:p w14:paraId="7FE730D6" w14:textId="77777777" w:rsidR="00C333B9" w:rsidRDefault="00C333B9" w:rsidP="00284FA6">
      <w:pPr>
        <w:tabs>
          <w:tab w:val="left" w:pos="3804"/>
        </w:tabs>
      </w:pPr>
    </w:p>
    <w:p w14:paraId="1752A3EC" w14:textId="77777777" w:rsidR="00C333B9" w:rsidRDefault="00C333B9" w:rsidP="00284FA6">
      <w:pPr>
        <w:tabs>
          <w:tab w:val="left" w:pos="3804"/>
        </w:tabs>
      </w:pPr>
    </w:p>
    <w:p w14:paraId="0CD9F656" w14:textId="77777777" w:rsidR="00C333B9" w:rsidRDefault="00C333B9" w:rsidP="00284FA6">
      <w:pPr>
        <w:tabs>
          <w:tab w:val="left" w:pos="3804"/>
        </w:tabs>
      </w:pPr>
    </w:p>
    <w:p w14:paraId="4C7D9CBF" w14:textId="77777777" w:rsidR="00C333B9" w:rsidRDefault="00C333B9" w:rsidP="00284FA6">
      <w:pPr>
        <w:tabs>
          <w:tab w:val="left" w:pos="3804"/>
        </w:tabs>
      </w:pPr>
    </w:p>
    <w:p w14:paraId="512145A5" w14:textId="77777777" w:rsidR="00C333B9" w:rsidRDefault="00C333B9" w:rsidP="00284FA6">
      <w:pPr>
        <w:tabs>
          <w:tab w:val="left" w:pos="3804"/>
        </w:tabs>
      </w:pPr>
    </w:p>
    <w:p w14:paraId="4B4E6BD6" w14:textId="77777777" w:rsidR="00C333B9" w:rsidRDefault="00C333B9" w:rsidP="00284FA6">
      <w:pPr>
        <w:tabs>
          <w:tab w:val="left" w:pos="3804"/>
        </w:tabs>
      </w:pPr>
    </w:p>
    <w:p w14:paraId="7DC28080" w14:textId="77777777" w:rsidR="00C333B9" w:rsidRDefault="00C333B9" w:rsidP="00284FA6">
      <w:pPr>
        <w:tabs>
          <w:tab w:val="left" w:pos="3804"/>
        </w:tabs>
      </w:pPr>
    </w:p>
    <w:p w14:paraId="100BC1EF" w14:textId="77777777" w:rsidR="00C333B9" w:rsidRDefault="00C333B9" w:rsidP="00284FA6">
      <w:pPr>
        <w:tabs>
          <w:tab w:val="left" w:pos="3804"/>
        </w:tabs>
      </w:pPr>
    </w:p>
    <w:p w14:paraId="7812D598" w14:textId="77777777" w:rsidR="00C333B9" w:rsidRDefault="00C333B9" w:rsidP="00284FA6">
      <w:pPr>
        <w:tabs>
          <w:tab w:val="left" w:pos="3804"/>
        </w:tabs>
      </w:pPr>
    </w:p>
    <w:p w14:paraId="5EFB710D" w14:textId="77777777" w:rsidR="00C333B9" w:rsidRDefault="00C333B9" w:rsidP="00284FA6">
      <w:pPr>
        <w:tabs>
          <w:tab w:val="left" w:pos="3804"/>
        </w:tabs>
      </w:pPr>
    </w:p>
    <w:p w14:paraId="2AFBA8F0" w14:textId="77777777" w:rsidR="00C333B9" w:rsidRDefault="00C333B9" w:rsidP="00284FA6">
      <w:pPr>
        <w:tabs>
          <w:tab w:val="left" w:pos="3804"/>
        </w:tabs>
      </w:pPr>
    </w:p>
    <w:p w14:paraId="1A1619C2" w14:textId="77777777" w:rsidR="00C333B9" w:rsidRDefault="00C333B9" w:rsidP="00284FA6">
      <w:pPr>
        <w:tabs>
          <w:tab w:val="left" w:pos="3804"/>
        </w:tabs>
      </w:pPr>
    </w:p>
    <w:p w14:paraId="1F6A9451" w14:textId="77777777" w:rsidR="00C333B9" w:rsidRDefault="00C333B9" w:rsidP="00284FA6">
      <w:pPr>
        <w:tabs>
          <w:tab w:val="left" w:pos="3804"/>
        </w:tabs>
      </w:pPr>
    </w:p>
    <w:p w14:paraId="68DA225D" w14:textId="77777777" w:rsidR="00C333B9" w:rsidRDefault="00C333B9" w:rsidP="00284FA6">
      <w:pPr>
        <w:tabs>
          <w:tab w:val="left" w:pos="3804"/>
        </w:tabs>
      </w:pPr>
    </w:p>
    <w:p w14:paraId="2DB7D8E6" w14:textId="77777777" w:rsidR="00C333B9" w:rsidRDefault="00C333B9" w:rsidP="00284FA6">
      <w:pPr>
        <w:tabs>
          <w:tab w:val="left" w:pos="3804"/>
        </w:tabs>
      </w:pPr>
    </w:p>
    <w:p w14:paraId="44716F6C" w14:textId="77777777" w:rsidR="00C333B9" w:rsidRDefault="00C333B9" w:rsidP="00284FA6">
      <w:pPr>
        <w:tabs>
          <w:tab w:val="left" w:pos="3804"/>
        </w:tabs>
      </w:pPr>
    </w:p>
    <w:p w14:paraId="10542949" w14:textId="77777777" w:rsidR="00C333B9" w:rsidRDefault="00C333B9" w:rsidP="00284FA6">
      <w:pPr>
        <w:tabs>
          <w:tab w:val="left" w:pos="3804"/>
        </w:tabs>
      </w:pPr>
    </w:p>
    <w:p w14:paraId="7F269DE2" w14:textId="77777777" w:rsidR="00C333B9" w:rsidRDefault="00C333B9" w:rsidP="00284FA6">
      <w:pPr>
        <w:tabs>
          <w:tab w:val="left" w:pos="3804"/>
        </w:tabs>
      </w:pPr>
    </w:p>
    <w:p w14:paraId="6BD73B4A" w14:textId="77777777" w:rsidR="00C333B9" w:rsidRDefault="00C333B9" w:rsidP="00284FA6">
      <w:pPr>
        <w:tabs>
          <w:tab w:val="left" w:pos="3804"/>
        </w:tabs>
      </w:pPr>
    </w:p>
    <w:p w14:paraId="19969C0E" w14:textId="77777777" w:rsidR="00C333B9" w:rsidRDefault="00C333B9" w:rsidP="00284FA6">
      <w:pPr>
        <w:tabs>
          <w:tab w:val="left" w:pos="3804"/>
        </w:tabs>
      </w:pPr>
    </w:p>
    <w:p w14:paraId="50A1022E" w14:textId="77777777" w:rsidR="00C333B9" w:rsidRDefault="00C333B9" w:rsidP="00284FA6">
      <w:pPr>
        <w:tabs>
          <w:tab w:val="left" w:pos="3804"/>
        </w:tabs>
      </w:pPr>
    </w:p>
    <w:p w14:paraId="09C87203" w14:textId="77777777" w:rsidR="00C333B9" w:rsidRDefault="00C333B9" w:rsidP="00284FA6">
      <w:pPr>
        <w:tabs>
          <w:tab w:val="left" w:pos="3804"/>
        </w:tabs>
      </w:pPr>
    </w:p>
    <w:p w14:paraId="1A808334" w14:textId="77777777" w:rsidR="00C333B9" w:rsidRDefault="00C333B9" w:rsidP="00284FA6">
      <w:pPr>
        <w:tabs>
          <w:tab w:val="left" w:pos="3804"/>
        </w:tabs>
      </w:pPr>
    </w:p>
    <w:p w14:paraId="6CC9BBAF" w14:textId="77777777" w:rsidR="00C333B9" w:rsidRDefault="00C333B9" w:rsidP="00284FA6">
      <w:pPr>
        <w:tabs>
          <w:tab w:val="left" w:pos="3804"/>
        </w:tabs>
      </w:pPr>
    </w:p>
    <w:p w14:paraId="26706D5A" w14:textId="77777777" w:rsidR="00C333B9" w:rsidRDefault="00C333B9" w:rsidP="00284FA6">
      <w:pPr>
        <w:tabs>
          <w:tab w:val="left" w:pos="3804"/>
        </w:tabs>
      </w:pPr>
    </w:p>
    <w:p w14:paraId="5DF8CF28" w14:textId="77777777" w:rsidR="00C333B9" w:rsidRDefault="00C333B9" w:rsidP="00284FA6">
      <w:pPr>
        <w:tabs>
          <w:tab w:val="left" w:pos="3804"/>
        </w:tabs>
      </w:pPr>
    </w:p>
    <w:p w14:paraId="28985D05" w14:textId="77777777" w:rsidR="00C333B9" w:rsidRDefault="00C333B9" w:rsidP="00284FA6">
      <w:pPr>
        <w:tabs>
          <w:tab w:val="left" w:pos="3804"/>
        </w:tabs>
      </w:pPr>
    </w:p>
    <w:p w14:paraId="308FD5CD" w14:textId="77777777" w:rsidR="00C333B9" w:rsidRDefault="00C333B9" w:rsidP="00284FA6">
      <w:pPr>
        <w:tabs>
          <w:tab w:val="left" w:pos="3804"/>
        </w:tabs>
      </w:pPr>
    </w:p>
    <w:p w14:paraId="2EB3CB22" w14:textId="77777777" w:rsidR="00C333B9" w:rsidRDefault="00C333B9" w:rsidP="00284FA6">
      <w:pPr>
        <w:tabs>
          <w:tab w:val="left" w:pos="3804"/>
        </w:tabs>
      </w:pPr>
    </w:p>
    <w:p w14:paraId="72D72CC9" w14:textId="77777777" w:rsidR="00C333B9" w:rsidRDefault="00C333B9" w:rsidP="00284FA6">
      <w:pPr>
        <w:tabs>
          <w:tab w:val="left" w:pos="3804"/>
        </w:tabs>
      </w:pPr>
    </w:p>
    <w:p w14:paraId="3B626479" w14:textId="77777777" w:rsidR="00C333B9" w:rsidRDefault="00C333B9" w:rsidP="00284FA6">
      <w:pPr>
        <w:tabs>
          <w:tab w:val="left" w:pos="3804"/>
        </w:tabs>
      </w:pPr>
    </w:p>
    <w:p w14:paraId="6B22A08D" w14:textId="77777777" w:rsidR="00C333B9" w:rsidRDefault="00C333B9" w:rsidP="00284FA6">
      <w:pPr>
        <w:tabs>
          <w:tab w:val="left" w:pos="3804"/>
        </w:tabs>
      </w:pPr>
    </w:p>
    <w:p w14:paraId="13E9F93E" w14:textId="77777777" w:rsidR="00C333B9" w:rsidRDefault="00C333B9" w:rsidP="00284FA6">
      <w:pPr>
        <w:tabs>
          <w:tab w:val="left" w:pos="3804"/>
        </w:tabs>
      </w:pPr>
    </w:p>
    <w:p w14:paraId="5FFF0DDD" w14:textId="77777777" w:rsidR="00C333B9" w:rsidRDefault="00C333B9" w:rsidP="00284FA6">
      <w:pPr>
        <w:tabs>
          <w:tab w:val="left" w:pos="3804"/>
        </w:tabs>
      </w:pPr>
    </w:p>
    <w:p w14:paraId="2EEA2DB8" w14:textId="77777777" w:rsidR="00C333B9" w:rsidRDefault="00C333B9" w:rsidP="00284FA6">
      <w:pPr>
        <w:tabs>
          <w:tab w:val="left" w:pos="3804"/>
        </w:tabs>
      </w:pPr>
    </w:p>
    <w:p w14:paraId="40A1EE09" w14:textId="77777777" w:rsidR="00C333B9" w:rsidRDefault="00C333B9" w:rsidP="00284FA6">
      <w:pPr>
        <w:tabs>
          <w:tab w:val="left" w:pos="3804"/>
        </w:tabs>
      </w:pPr>
    </w:p>
    <w:p w14:paraId="6AA231F3" w14:textId="77777777" w:rsidR="00C333B9" w:rsidRDefault="00C333B9" w:rsidP="00284FA6">
      <w:pPr>
        <w:tabs>
          <w:tab w:val="left" w:pos="3804"/>
        </w:tabs>
      </w:pPr>
    </w:p>
    <w:p w14:paraId="582EDD09" w14:textId="77777777" w:rsidR="00C333B9" w:rsidRDefault="00C333B9" w:rsidP="00284FA6">
      <w:pPr>
        <w:tabs>
          <w:tab w:val="left" w:pos="3804"/>
        </w:tabs>
      </w:pPr>
    </w:p>
    <w:p w14:paraId="45F9363D" w14:textId="77777777" w:rsidR="00C333B9" w:rsidRDefault="00C333B9" w:rsidP="00284FA6">
      <w:pPr>
        <w:tabs>
          <w:tab w:val="left" w:pos="3804"/>
        </w:tabs>
      </w:pPr>
    </w:p>
    <w:p w14:paraId="6BA9904B" w14:textId="77777777" w:rsidR="00C333B9" w:rsidRDefault="00C333B9" w:rsidP="00284FA6">
      <w:pPr>
        <w:tabs>
          <w:tab w:val="left" w:pos="3804"/>
        </w:tabs>
      </w:pPr>
    </w:p>
    <w:p w14:paraId="304D2A7A" w14:textId="77777777" w:rsidR="00C333B9" w:rsidRDefault="00C333B9" w:rsidP="00284FA6">
      <w:pPr>
        <w:tabs>
          <w:tab w:val="left" w:pos="3804"/>
        </w:tabs>
      </w:pPr>
    </w:p>
    <w:p w14:paraId="4F37285E" w14:textId="77777777" w:rsidR="00C333B9" w:rsidRDefault="00C333B9" w:rsidP="00284FA6">
      <w:pPr>
        <w:tabs>
          <w:tab w:val="left" w:pos="3804"/>
        </w:tabs>
      </w:pPr>
    </w:p>
    <w:p w14:paraId="373A8BD9" w14:textId="77777777" w:rsidR="00C333B9" w:rsidRDefault="00C333B9" w:rsidP="00284FA6">
      <w:pPr>
        <w:tabs>
          <w:tab w:val="left" w:pos="3804"/>
        </w:tabs>
      </w:pPr>
    </w:p>
    <w:p w14:paraId="01963C60" w14:textId="77777777" w:rsidR="00C333B9" w:rsidRDefault="00C333B9" w:rsidP="00284FA6">
      <w:pPr>
        <w:tabs>
          <w:tab w:val="left" w:pos="3804"/>
        </w:tabs>
      </w:pPr>
    </w:p>
    <w:p w14:paraId="668A8776" w14:textId="77777777" w:rsidR="00C333B9" w:rsidRDefault="00C333B9" w:rsidP="00284FA6">
      <w:pPr>
        <w:tabs>
          <w:tab w:val="left" w:pos="3804"/>
        </w:tabs>
      </w:pPr>
    </w:p>
    <w:p w14:paraId="01F7B4BC" w14:textId="77777777" w:rsidR="00C333B9" w:rsidRDefault="00C333B9" w:rsidP="00284FA6">
      <w:pPr>
        <w:tabs>
          <w:tab w:val="left" w:pos="3804"/>
        </w:tabs>
      </w:pPr>
    </w:p>
    <w:p w14:paraId="4377BDD8" w14:textId="77777777" w:rsidR="00C333B9" w:rsidRDefault="00C333B9" w:rsidP="00284FA6">
      <w:pPr>
        <w:tabs>
          <w:tab w:val="left" w:pos="3804"/>
        </w:tabs>
      </w:pPr>
    </w:p>
    <w:p w14:paraId="118DDA74" w14:textId="77777777" w:rsidR="00C333B9" w:rsidRDefault="00C333B9" w:rsidP="00284FA6">
      <w:pPr>
        <w:tabs>
          <w:tab w:val="left" w:pos="3804"/>
        </w:tabs>
      </w:pPr>
    </w:p>
    <w:p w14:paraId="175F4918" w14:textId="77777777" w:rsidR="00C333B9" w:rsidRDefault="00C333B9" w:rsidP="00284FA6">
      <w:pPr>
        <w:tabs>
          <w:tab w:val="left" w:pos="3804"/>
        </w:tabs>
      </w:pPr>
    </w:p>
    <w:p w14:paraId="0869F565" w14:textId="77777777" w:rsidR="00C333B9" w:rsidRDefault="00C333B9" w:rsidP="00284FA6">
      <w:pPr>
        <w:tabs>
          <w:tab w:val="left" w:pos="3804"/>
        </w:tabs>
      </w:pPr>
    </w:p>
    <w:p w14:paraId="3750EF6C" w14:textId="77777777" w:rsidR="00C333B9" w:rsidRDefault="00C333B9" w:rsidP="00284FA6">
      <w:pPr>
        <w:tabs>
          <w:tab w:val="left" w:pos="3804"/>
        </w:tabs>
      </w:pPr>
    </w:p>
    <w:p w14:paraId="41D70EC2" w14:textId="77777777" w:rsidR="00C333B9" w:rsidRDefault="00C333B9" w:rsidP="00284FA6">
      <w:pPr>
        <w:tabs>
          <w:tab w:val="left" w:pos="3804"/>
        </w:tabs>
      </w:pPr>
    </w:p>
    <w:p w14:paraId="1BFBCA0E" w14:textId="77777777" w:rsidR="00C333B9" w:rsidRDefault="00C333B9" w:rsidP="00284FA6">
      <w:pPr>
        <w:tabs>
          <w:tab w:val="left" w:pos="3804"/>
        </w:tabs>
      </w:pPr>
    </w:p>
    <w:p w14:paraId="3938A6F6" w14:textId="77777777" w:rsidR="00C333B9" w:rsidRDefault="00C333B9" w:rsidP="00284FA6">
      <w:pPr>
        <w:tabs>
          <w:tab w:val="left" w:pos="3804"/>
        </w:tabs>
      </w:pPr>
    </w:p>
    <w:p w14:paraId="7706178B" w14:textId="77777777" w:rsidR="00C333B9" w:rsidRDefault="00C333B9" w:rsidP="00284FA6">
      <w:pPr>
        <w:tabs>
          <w:tab w:val="left" w:pos="3804"/>
        </w:tabs>
      </w:pPr>
    </w:p>
    <w:p w14:paraId="17A6F809" w14:textId="77777777" w:rsidR="00C333B9" w:rsidRDefault="00C333B9" w:rsidP="00284FA6">
      <w:pPr>
        <w:tabs>
          <w:tab w:val="left" w:pos="3804"/>
        </w:tabs>
      </w:pPr>
    </w:p>
    <w:p w14:paraId="6672CB94" w14:textId="77777777" w:rsidR="00C333B9" w:rsidRDefault="00C333B9" w:rsidP="00284FA6">
      <w:pPr>
        <w:tabs>
          <w:tab w:val="left" w:pos="3804"/>
        </w:tabs>
      </w:pPr>
    </w:p>
    <w:p w14:paraId="53AAC325" w14:textId="77777777" w:rsidR="00C333B9" w:rsidRDefault="00C333B9" w:rsidP="00284FA6">
      <w:pPr>
        <w:tabs>
          <w:tab w:val="left" w:pos="3804"/>
        </w:tabs>
      </w:pPr>
    </w:p>
    <w:p w14:paraId="6E580A99" w14:textId="77777777" w:rsidR="00C333B9" w:rsidRDefault="00C333B9" w:rsidP="00284FA6">
      <w:pPr>
        <w:tabs>
          <w:tab w:val="left" w:pos="3804"/>
        </w:tabs>
      </w:pPr>
    </w:p>
    <w:p w14:paraId="633E76E8" w14:textId="77777777" w:rsidR="00C333B9" w:rsidRDefault="00C333B9" w:rsidP="00284FA6">
      <w:pPr>
        <w:tabs>
          <w:tab w:val="left" w:pos="3804"/>
        </w:tabs>
      </w:pPr>
    </w:p>
    <w:p w14:paraId="205F1E69" w14:textId="77777777" w:rsidR="00C333B9" w:rsidRDefault="00C333B9" w:rsidP="00284FA6">
      <w:pPr>
        <w:tabs>
          <w:tab w:val="left" w:pos="3804"/>
        </w:tabs>
      </w:pPr>
    </w:p>
    <w:p w14:paraId="341AB72D" w14:textId="77777777" w:rsidR="00C333B9" w:rsidRDefault="00C333B9" w:rsidP="00284FA6">
      <w:pPr>
        <w:tabs>
          <w:tab w:val="left" w:pos="3804"/>
        </w:tabs>
      </w:pPr>
    </w:p>
    <w:p w14:paraId="00E317A3" w14:textId="77777777" w:rsidR="00C333B9" w:rsidRDefault="00C333B9" w:rsidP="00284FA6">
      <w:pPr>
        <w:tabs>
          <w:tab w:val="left" w:pos="3804"/>
        </w:tabs>
      </w:pPr>
    </w:p>
    <w:p w14:paraId="7C8C93E7" w14:textId="77777777" w:rsidR="00C333B9" w:rsidRDefault="00C333B9" w:rsidP="00284FA6">
      <w:pPr>
        <w:tabs>
          <w:tab w:val="left" w:pos="3804"/>
        </w:tabs>
      </w:pPr>
    </w:p>
    <w:p w14:paraId="4CE4D60A" w14:textId="77777777" w:rsidR="00C333B9" w:rsidRDefault="00C333B9" w:rsidP="00284FA6">
      <w:pPr>
        <w:tabs>
          <w:tab w:val="left" w:pos="3804"/>
        </w:tabs>
      </w:pPr>
    </w:p>
    <w:p w14:paraId="0FA20730" w14:textId="77777777" w:rsidR="00C333B9" w:rsidRDefault="00C333B9" w:rsidP="00284FA6">
      <w:pPr>
        <w:tabs>
          <w:tab w:val="left" w:pos="3804"/>
        </w:tabs>
      </w:pPr>
    </w:p>
    <w:p w14:paraId="04EEDDD0" w14:textId="77777777" w:rsidR="00C333B9" w:rsidRDefault="00C333B9" w:rsidP="00284FA6">
      <w:pPr>
        <w:tabs>
          <w:tab w:val="left" w:pos="3804"/>
        </w:tabs>
      </w:pPr>
    </w:p>
    <w:p w14:paraId="1B173EED" w14:textId="77777777" w:rsidR="00C333B9" w:rsidRDefault="00C333B9" w:rsidP="00284FA6">
      <w:pPr>
        <w:tabs>
          <w:tab w:val="left" w:pos="3804"/>
        </w:tabs>
      </w:pPr>
    </w:p>
    <w:p w14:paraId="5443BD29" w14:textId="77777777" w:rsidR="00C333B9" w:rsidRDefault="00C333B9" w:rsidP="00284FA6">
      <w:pPr>
        <w:tabs>
          <w:tab w:val="left" w:pos="3804"/>
        </w:tabs>
      </w:pPr>
    </w:p>
    <w:p w14:paraId="70F1AF2C" w14:textId="77777777" w:rsidR="00C333B9" w:rsidRDefault="00C333B9" w:rsidP="00284FA6">
      <w:pPr>
        <w:tabs>
          <w:tab w:val="left" w:pos="3804"/>
        </w:tabs>
      </w:pPr>
    </w:p>
    <w:p w14:paraId="078C589E" w14:textId="77777777" w:rsidR="00C333B9" w:rsidRDefault="00C333B9" w:rsidP="00284FA6">
      <w:pPr>
        <w:tabs>
          <w:tab w:val="left" w:pos="3804"/>
        </w:tabs>
      </w:pPr>
    </w:p>
    <w:p w14:paraId="1113436E" w14:textId="77777777" w:rsidR="00C333B9" w:rsidRDefault="00C333B9" w:rsidP="00284FA6">
      <w:pPr>
        <w:tabs>
          <w:tab w:val="left" w:pos="3804"/>
        </w:tabs>
      </w:pPr>
    </w:p>
    <w:p w14:paraId="6885EA11" w14:textId="77777777" w:rsidR="00C333B9" w:rsidRDefault="00C333B9" w:rsidP="00284FA6">
      <w:pPr>
        <w:tabs>
          <w:tab w:val="left" w:pos="3804"/>
        </w:tabs>
      </w:pPr>
    </w:p>
    <w:p w14:paraId="413DFA28" w14:textId="77777777" w:rsidR="00C333B9" w:rsidRDefault="00C333B9" w:rsidP="00284FA6">
      <w:pPr>
        <w:tabs>
          <w:tab w:val="left" w:pos="3804"/>
        </w:tabs>
      </w:pPr>
    </w:p>
    <w:p w14:paraId="3DA956E9" w14:textId="77777777" w:rsidR="00C333B9" w:rsidRDefault="00C333B9" w:rsidP="00284FA6">
      <w:pPr>
        <w:tabs>
          <w:tab w:val="left" w:pos="3804"/>
        </w:tabs>
      </w:pPr>
    </w:p>
    <w:p w14:paraId="289193EB" w14:textId="77777777" w:rsidR="00C333B9" w:rsidRDefault="00C333B9" w:rsidP="00284FA6">
      <w:pPr>
        <w:tabs>
          <w:tab w:val="left" w:pos="3804"/>
        </w:tabs>
      </w:pPr>
    </w:p>
    <w:p w14:paraId="1A1ED841" w14:textId="77777777" w:rsidR="00C333B9" w:rsidRDefault="00C333B9" w:rsidP="00284FA6">
      <w:pPr>
        <w:tabs>
          <w:tab w:val="left" w:pos="3804"/>
        </w:tabs>
      </w:pPr>
    </w:p>
    <w:p w14:paraId="3A617E5A" w14:textId="77777777" w:rsidR="00C333B9" w:rsidRDefault="00C333B9" w:rsidP="00284FA6">
      <w:pPr>
        <w:tabs>
          <w:tab w:val="left" w:pos="3804"/>
        </w:tabs>
      </w:pPr>
    </w:p>
    <w:p w14:paraId="2C6223F7" w14:textId="77777777" w:rsidR="00C333B9" w:rsidRDefault="00C333B9" w:rsidP="00284FA6">
      <w:pPr>
        <w:tabs>
          <w:tab w:val="left" w:pos="3804"/>
        </w:tabs>
      </w:pPr>
    </w:p>
    <w:p w14:paraId="4926E26C" w14:textId="77777777" w:rsidR="00C333B9" w:rsidRDefault="00C333B9" w:rsidP="00284FA6">
      <w:pPr>
        <w:tabs>
          <w:tab w:val="left" w:pos="3804"/>
        </w:tabs>
      </w:pPr>
    </w:p>
    <w:p w14:paraId="08084DEC" w14:textId="77777777" w:rsidR="00C333B9" w:rsidRDefault="00C333B9" w:rsidP="00284FA6">
      <w:pPr>
        <w:tabs>
          <w:tab w:val="left" w:pos="3804"/>
        </w:tabs>
      </w:pPr>
    </w:p>
    <w:p w14:paraId="7E802188" w14:textId="77777777" w:rsidR="00C333B9" w:rsidRDefault="00C333B9" w:rsidP="00284FA6">
      <w:pPr>
        <w:tabs>
          <w:tab w:val="left" w:pos="3804"/>
        </w:tabs>
      </w:pPr>
    </w:p>
    <w:p w14:paraId="718DBBDA" w14:textId="77777777" w:rsidR="00C333B9" w:rsidRDefault="00C333B9" w:rsidP="00284FA6">
      <w:pPr>
        <w:tabs>
          <w:tab w:val="left" w:pos="3804"/>
        </w:tabs>
      </w:pPr>
    </w:p>
    <w:p w14:paraId="102486FC" w14:textId="77777777" w:rsidR="00C333B9" w:rsidRDefault="00C333B9" w:rsidP="00284FA6">
      <w:pPr>
        <w:tabs>
          <w:tab w:val="left" w:pos="3804"/>
        </w:tabs>
      </w:pPr>
    </w:p>
    <w:p w14:paraId="167A566F" w14:textId="77777777" w:rsidR="00C333B9" w:rsidRDefault="00C333B9" w:rsidP="00284FA6">
      <w:pPr>
        <w:tabs>
          <w:tab w:val="left" w:pos="3804"/>
        </w:tabs>
      </w:pPr>
    </w:p>
    <w:p w14:paraId="7286BF6D" w14:textId="77777777" w:rsidR="00C333B9" w:rsidRDefault="00C333B9" w:rsidP="00284FA6">
      <w:pPr>
        <w:tabs>
          <w:tab w:val="left" w:pos="3804"/>
        </w:tabs>
      </w:pPr>
    </w:p>
    <w:p w14:paraId="33131254" w14:textId="77777777" w:rsidR="00C333B9" w:rsidRDefault="00C333B9" w:rsidP="00284FA6">
      <w:pPr>
        <w:tabs>
          <w:tab w:val="left" w:pos="3804"/>
        </w:tabs>
      </w:pPr>
    </w:p>
    <w:p w14:paraId="56FBDE11" w14:textId="77777777" w:rsidR="00C333B9" w:rsidRDefault="00C333B9" w:rsidP="00284FA6">
      <w:pPr>
        <w:tabs>
          <w:tab w:val="left" w:pos="3804"/>
        </w:tabs>
      </w:pPr>
    </w:p>
    <w:p w14:paraId="184014D6" w14:textId="77777777" w:rsidR="00C333B9" w:rsidRDefault="00C333B9" w:rsidP="00284FA6">
      <w:pPr>
        <w:tabs>
          <w:tab w:val="left" w:pos="3804"/>
        </w:tabs>
      </w:pPr>
    </w:p>
    <w:p w14:paraId="66D2622F" w14:textId="77777777" w:rsidR="00C333B9" w:rsidRDefault="00C333B9" w:rsidP="00284FA6">
      <w:pPr>
        <w:tabs>
          <w:tab w:val="left" w:pos="3804"/>
        </w:tabs>
      </w:pPr>
    </w:p>
    <w:p w14:paraId="12E7105F" w14:textId="77777777" w:rsidR="00C333B9" w:rsidRDefault="00C333B9" w:rsidP="00284FA6">
      <w:pPr>
        <w:tabs>
          <w:tab w:val="left" w:pos="3804"/>
        </w:tabs>
      </w:pPr>
    </w:p>
    <w:p w14:paraId="50806C4A" w14:textId="77777777" w:rsidR="00C333B9" w:rsidRDefault="00C333B9" w:rsidP="00284FA6">
      <w:pPr>
        <w:tabs>
          <w:tab w:val="left" w:pos="3804"/>
        </w:tabs>
      </w:pPr>
    </w:p>
    <w:p w14:paraId="1B336E0D" w14:textId="77777777" w:rsidR="00C333B9" w:rsidRDefault="00C333B9" w:rsidP="00284FA6">
      <w:pPr>
        <w:tabs>
          <w:tab w:val="left" w:pos="3804"/>
        </w:tabs>
      </w:pPr>
    </w:p>
    <w:p w14:paraId="03B8CA26" w14:textId="77777777" w:rsidR="00C333B9" w:rsidRDefault="00C333B9" w:rsidP="00284FA6">
      <w:pPr>
        <w:tabs>
          <w:tab w:val="left" w:pos="3804"/>
        </w:tabs>
      </w:pPr>
    </w:p>
    <w:p w14:paraId="3B086650" w14:textId="77777777" w:rsidR="00C333B9" w:rsidRDefault="00C333B9" w:rsidP="00284FA6">
      <w:pPr>
        <w:tabs>
          <w:tab w:val="left" w:pos="3804"/>
        </w:tabs>
      </w:pPr>
    </w:p>
    <w:p w14:paraId="4755A0D1" w14:textId="77777777" w:rsidR="00C333B9" w:rsidRDefault="00C333B9" w:rsidP="00284FA6">
      <w:pPr>
        <w:tabs>
          <w:tab w:val="left" w:pos="3804"/>
        </w:tabs>
      </w:pPr>
    </w:p>
    <w:p w14:paraId="23795E4A" w14:textId="77777777" w:rsidR="00C333B9" w:rsidRDefault="00C333B9" w:rsidP="00284FA6">
      <w:pPr>
        <w:tabs>
          <w:tab w:val="left" w:pos="3804"/>
        </w:tabs>
      </w:pPr>
    </w:p>
    <w:p w14:paraId="13997202" w14:textId="77777777" w:rsidR="00C333B9" w:rsidRDefault="00C333B9" w:rsidP="00284FA6">
      <w:pPr>
        <w:tabs>
          <w:tab w:val="left" w:pos="3804"/>
        </w:tabs>
      </w:pPr>
    </w:p>
    <w:p w14:paraId="184CABBD" w14:textId="77777777" w:rsidR="00C333B9" w:rsidRDefault="00C333B9" w:rsidP="00284FA6">
      <w:pPr>
        <w:tabs>
          <w:tab w:val="left" w:pos="3804"/>
        </w:tabs>
      </w:pPr>
    </w:p>
    <w:p w14:paraId="56AFC5F6" w14:textId="77777777" w:rsidR="00C333B9" w:rsidRDefault="00C333B9" w:rsidP="00284FA6">
      <w:pPr>
        <w:tabs>
          <w:tab w:val="left" w:pos="3804"/>
        </w:tabs>
      </w:pPr>
    </w:p>
    <w:p w14:paraId="2CF78878" w14:textId="77777777" w:rsidR="00C333B9" w:rsidRDefault="00C333B9" w:rsidP="00284FA6">
      <w:pPr>
        <w:tabs>
          <w:tab w:val="left" w:pos="3804"/>
        </w:tabs>
      </w:pPr>
    </w:p>
    <w:p w14:paraId="0E63007E" w14:textId="77777777" w:rsidR="00C333B9" w:rsidRDefault="00C333B9" w:rsidP="00284FA6">
      <w:pPr>
        <w:tabs>
          <w:tab w:val="left" w:pos="3804"/>
        </w:tabs>
      </w:pPr>
    </w:p>
    <w:p w14:paraId="07C4B14C" w14:textId="77777777" w:rsidR="00C333B9" w:rsidRDefault="00C333B9" w:rsidP="00284FA6">
      <w:pPr>
        <w:tabs>
          <w:tab w:val="left" w:pos="3804"/>
        </w:tabs>
      </w:pPr>
    </w:p>
    <w:p w14:paraId="65FA4A4A" w14:textId="77777777" w:rsidR="00C333B9" w:rsidRDefault="00C333B9" w:rsidP="00284FA6">
      <w:pPr>
        <w:tabs>
          <w:tab w:val="left" w:pos="3804"/>
        </w:tabs>
      </w:pPr>
    </w:p>
    <w:p w14:paraId="159A3B97" w14:textId="77777777" w:rsidR="00C333B9" w:rsidRDefault="00C333B9" w:rsidP="00284FA6">
      <w:pPr>
        <w:tabs>
          <w:tab w:val="left" w:pos="3804"/>
        </w:tabs>
      </w:pPr>
    </w:p>
    <w:p w14:paraId="105BAB0B" w14:textId="77777777" w:rsidR="00C333B9" w:rsidRDefault="00C333B9" w:rsidP="00284FA6">
      <w:pPr>
        <w:tabs>
          <w:tab w:val="left" w:pos="3804"/>
        </w:tabs>
      </w:pPr>
    </w:p>
    <w:p w14:paraId="2A92ADD4" w14:textId="77777777" w:rsidR="00C333B9" w:rsidRDefault="00C333B9" w:rsidP="00284FA6">
      <w:pPr>
        <w:tabs>
          <w:tab w:val="left" w:pos="3804"/>
        </w:tabs>
      </w:pPr>
    </w:p>
    <w:p w14:paraId="62A8CA84" w14:textId="77777777" w:rsidR="00C333B9" w:rsidRDefault="00C333B9" w:rsidP="00284FA6">
      <w:pPr>
        <w:tabs>
          <w:tab w:val="left" w:pos="3804"/>
        </w:tabs>
      </w:pPr>
    </w:p>
    <w:p w14:paraId="18B0E79E" w14:textId="77777777" w:rsidR="00C333B9" w:rsidRDefault="00C333B9" w:rsidP="00284FA6">
      <w:pPr>
        <w:tabs>
          <w:tab w:val="left" w:pos="3804"/>
        </w:tabs>
      </w:pPr>
    </w:p>
    <w:p w14:paraId="361DF624" w14:textId="77777777" w:rsidR="00C333B9" w:rsidRDefault="00C333B9" w:rsidP="00284FA6">
      <w:pPr>
        <w:tabs>
          <w:tab w:val="left" w:pos="3804"/>
        </w:tabs>
      </w:pPr>
    </w:p>
    <w:p w14:paraId="4BBE59D4" w14:textId="77777777" w:rsidR="00C333B9" w:rsidRDefault="00C333B9" w:rsidP="00284FA6">
      <w:pPr>
        <w:tabs>
          <w:tab w:val="left" w:pos="3804"/>
        </w:tabs>
      </w:pPr>
    </w:p>
    <w:p w14:paraId="00C94CB1" w14:textId="77777777" w:rsidR="00C333B9" w:rsidRDefault="00C333B9" w:rsidP="00284FA6">
      <w:pPr>
        <w:tabs>
          <w:tab w:val="left" w:pos="3804"/>
        </w:tabs>
      </w:pPr>
    </w:p>
    <w:p w14:paraId="3A342307" w14:textId="77777777" w:rsidR="00C333B9" w:rsidRDefault="00C333B9" w:rsidP="00284FA6">
      <w:pPr>
        <w:tabs>
          <w:tab w:val="left" w:pos="3804"/>
        </w:tabs>
      </w:pPr>
    </w:p>
    <w:p w14:paraId="4B355FBE" w14:textId="77777777" w:rsidR="00C333B9" w:rsidRDefault="00C333B9" w:rsidP="00284FA6">
      <w:pPr>
        <w:tabs>
          <w:tab w:val="left" w:pos="3804"/>
        </w:tabs>
      </w:pPr>
    </w:p>
    <w:p w14:paraId="6F5EDCDA" w14:textId="77777777" w:rsidR="00C333B9" w:rsidRDefault="00C333B9" w:rsidP="00284FA6">
      <w:pPr>
        <w:tabs>
          <w:tab w:val="left" w:pos="3804"/>
        </w:tabs>
      </w:pPr>
    </w:p>
    <w:p w14:paraId="5F3E3E56" w14:textId="77777777" w:rsidR="00C333B9" w:rsidRDefault="00C333B9" w:rsidP="00284FA6">
      <w:pPr>
        <w:tabs>
          <w:tab w:val="left" w:pos="3804"/>
        </w:tabs>
      </w:pPr>
    </w:p>
    <w:p w14:paraId="449A9D1A" w14:textId="77777777" w:rsidR="00C333B9" w:rsidRDefault="00C333B9" w:rsidP="00284FA6">
      <w:pPr>
        <w:tabs>
          <w:tab w:val="left" w:pos="3804"/>
        </w:tabs>
      </w:pPr>
    </w:p>
    <w:p w14:paraId="11207DDA" w14:textId="77777777" w:rsidR="00C333B9" w:rsidRDefault="00C333B9" w:rsidP="00284FA6">
      <w:pPr>
        <w:tabs>
          <w:tab w:val="left" w:pos="3804"/>
        </w:tabs>
      </w:pPr>
    </w:p>
    <w:p w14:paraId="6A384DF2" w14:textId="77777777" w:rsidR="00C333B9" w:rsidRDefault="00C333B9" w:rsidP="00284FA6">
      <w:pPr>
        <w:tabs>
          <w:tab w:val="left" w:pos="3804"/>
        </w:tabs>
      </w:pPr>
    </w:p>
    <w:p w14:paraId="327EE337" w14:textId="77777777" w:rsidR="00C333B9" w:rsidRDefault="00C333B9" w:rsidP="00284FA6">
      <w:pPr>
        <w:tabs>
          <w:tab w:val="left" w:pos="3804"/>
        </w:tabs>
      </w:pPr>
    </w:p>
    <w:p w14:paraId="4109FBE5" w14:textId="77777777" w:rsidR="00C333B9" w:rsidRDefault="00C333B9" w:rsidP="00284FA6">
      <w:pPr>
        <w:tabs>
          <w:tab w:val="left" w:pos="3804"/>
        </w:tabs>
      </w:pPr>
    </w:p>
    <w:p w14:paraId="30D169E8" w14:textId="77777777" w:rsidR="00C333B9" w:rsidRDefault="00C333B9" w:rsidP="00284FA6">
      <w:pPr>
        <w:tabs>
          <w:tab w:val="left" w:pos="3804"/>
        </w:tabs>
      </w:pPr>
    </w:p>
    <w:p w14:paraId="4FA8F1A0" w14:textId="77777777" w:rsidR="00C333B9" w:rsidRDefault="00C333B9" w:rsidP="00284FA6">
      <w:pPr>
        <w:tabs>
          <w:tab w:val="left" w:pos="3804"/>
        </w:tabs>
      </w:pPr>
    </w:p>
    <w:p w14:paraId="07258AFD" w14:textId="77777777" w:rsidR="00C333B9" w:rsidRDefault="00C333B9" w:rsidP="00284FA6">
      <w:pPr>
        <w:tabs>
          <w:tab w:val="left" w:pos="3804"/>
        </w:tabs>
      </w:pPr>
    </w:p>
    <w:p w14:paraId="47BDDAEE" w14:textId="77777777" w:rsidR="00C333B9" w:rsidRDefault="00C333B9" w:rsidP="00284FA6">
      <w:pPr>
        <w:tabs>
          <w:tab w:val="left" w:pos="3804"/>
        </w:tabs>
      </w:pPr>
    </w:p>
    <w:p w14:paraId="5654D6FC" w14:textId="77777777" w:rsidR="00C333B9" w:rsidRDefault="00C333B9" w:rsidP="00284FA6">
      <w:pPr>
        <w:tabs>
          <w:tab w:val="left" w:pos="3804"/>
        </w:tabs>
      </w:pPr>
    </w:p>
    <w:p w14:paraId="158BE973" w14:textId="77777777" w:rsidR="00C333B9" w:rsidRDefault="00C333B9" w:rsidP="00284FA6">
      <w:pPr>
        <w:tabs>
          <w:tab w:val="left" w:pos="3804"/>
        </w:tabs>
      </w:pPr>
    </w:p>
    <w:p w14:paraId="737D5137" w14:textId="77777777" w:rsidR="00C333B9" w:rsidRDefault="00C333B9" w:rsidP="00284FA6">
      <w:pPr>
        <w:tabs>
          <w:tab w:val="left" w:pos="3804"/>
        </w:tabs>
      </w:pPr>
    </w:p>
    <w:p w14:paraId="35FDEC31" w14:textId="77777777" w:rsidR="00C333B9" w:rsidRDefault="00C333B9" w:rsidP="00284FA6">
      <w:pPr>
        <w:tabs>
          <w:tab w:val="left" w:pos="3804"/>
        </w:tabs>
      </w:pPr>
    </w:p>
    <w:p w14:paraId="5C988993" w14:textId="77777777" w:rsidR="00C333B9" w:rsidRDefault="00C333B9" w:rsidP="00284FA6">
      <w:pPr>
        <w:tabs>
          <w:tab w:val="left" w:pos="3804"/>
        </w:tabs>
      </w:pPr>
    </w:p>
    <w:p w14:paraId="2BEB0BE1" w14:textId="77777777" w:rsidR="00C333B9" w:rsidRDefault="00C333B9" w:rsidP="00284FA6">
      <w:pPr>
        <w:tabs>
          <w:tab w:val="left" w:pos="3804"/>
        </w:tabs>
      </w:pPr>
    </w:p>
    <w:p w14:paraId="18B4D82E" w14:textId="77777777" w:rsidR="00C333B9" w:rsidRDefault="00C333B9" w:rsidP="00284FA6">
      <w:pPr>
        <w:tabs>
          <w:tab w:val="left" w:pos="3804"/>
        </w:tabs>
      </w:pPr>
    </w:p>
    <w:p w14:paraId="6A3ADE7D" w14:textId="77777777" w:rsidR="00C333B9" w:rsidRDefault="00C333B9" w:rsidP="00284FA6">
      <w:pPr>
        <w:tabs>
          <w:tab w:val="left" w:pos="3804"/>
        </w:tabs>
      </w:pPr>
    </w:p>
    <w:p w14:paraId="285B3A70" w14:textId="77777777" w:rsidR="00C333B9" w:rsidRDefault="00C333B9" w:rsidP="00284FA6">
      <w:pPr>
        <w:tabs>
          <w:tab w:val="left" w:pos="3804"/>
        </w:tabs>
      </w:pPr>
    </w:p>
    <w:p w14:paraId="278391D3" w14:textId="77777777" w:rsidR="00C333B9" w:rsidRDefault="00C333B9" w:rsidP="00284FA6">
      <w:pPr>
        <w:tabs>
          <w:tab w:val="left" w:pos="3804"/>
        </w:tabs>
      </w:pPr>
    </w:p>
    <w:p w14:paraId="68800654" w14:textId="77777777" w:rsidR="00C333B9" w:rsidRDefault="00C333B9" w:rsidP="00284FA6">
      <w:pPr>
        <w:tabs>
          <w:tab w:val="left" w:pos="3804"/>
        </w:tabs>
      </w:pPr>
    </w:p>
    <w:p w14:paraId="45AE51F0" w14:textId="77777777" w:rsidR="00C333B9" w:rsidRDefault="00C333B9" w:rsidP="00284FA6">
      <w:pPr>
        <w:tabs>
          <w:tab w:val="left" w:pos="3804"/>
        </w:tabs>
      </w:pPr>
    </w:p>
    <w:p w14:paraId="0FA8B92B" w14:textId="77777777" w:rsidR="00C333B9" w:rsidRDefault="00C333B9" w:rsidP="00284FA6">
      <w:pPr>
        <w:tabs>
          <w:tab w:val="left" w:pos="3804"/>
        </w:tabs>
      </w:pPr>
    </w:p>
    <w:p w14:paraId="2DD028E4" w14:textId="77777777" w:rsidR="00C333B9" w:rsidRDefault="00C333B9" w:rsidP="00284FA6">
      <w:pPr>
        <w:tabs>
          <w:tab w:val="left" w:pos="3804"/>
        </w:tabs>
      </w:pPr>
    </w:p>
    <w:p w14:paraId="70F02EA4" w14:textId="77777777" w:rsidR="00C333B9" w:rsidRDefault="00C333B9" w:rsidP="00284FA6">
      <w:pPr>
        <w:tabs>
          <w:tab w:val="left" w:pos="3804"/>
        </w:tabs>
      </w:pPr>
    </w:p>
    <w:p w14:paraId="57FFFF83" w14:textId="77777777" w:rsidR="00C333B9" w:rsidRDefault="00C333B9" w:rsidP="00284FA6">
      <w:pPr>
        <w:tabs>
          <w:tab w:val="left" w:pos="3804"/>
        </w:tabs>
      </w:pPr>
    </w:p>
    <w:p w14:paraId="212ECAF8" w14:textId="77777777" w:rsidR="00C333B9" w:rsidRDefault="00C333B9" w:rsidP="00284FA6">
      <w:pPr>
        <w:tabs>
          <w:tab w:val="left" w:pos="3804"/>
        </w:tabs>
      </w:pPr>
    </w:p>
    <w:p w14:paraId="3678C156" w14:textId="77777777" w:rsidR="00C333B9" w:rsidRDefault="00C333B9" w:rsidP="00284FA6">
      <w:pPr>
        <w:tabs>
          <w:tab w:val="left" w:pos="3804"/>
        </w:tabs>
      </w:pPr>
    </w:p>
    <w:p w14:paraId="2CCA6B93" w14:textId="77777777" w:rsidR="00C333B9" w:rsidRDefault="00C333B9" w:rsidP="00284FA6">
      <w:pPr>
        <w:tabs>
          <w:tab w:val="left" w:pos="3804"/>
        </w:tabs>
      </w:pPr>
    </w:p>
    <w:p w14:paraId="11F2E048" w14:textId="77777777" w:rsidR="00C333B9" w:rsidRDefault="00C333B9" w:rsidP="00284FA6">
      <w:pPr>
        <w:tabs>
          <w:tab w:val="left" w:pos="3804"/>
        </w:tabs>
      </w:pPr>
    </w:p>
    <w:p w14:paraId="7613E41B" w14:textId="77777777" w:rsidR="00C333B9" w:rsidRDefault="00C333B9" w:rsidP="00284FA6">
      <w:pPr>
        <w:tabs>
          <w:tab w:val="left" w:pos="3804"/>
        </w:tabs>
      </w:pPr>
    </w:p>
    <w:p w14:paraId="79C1DBC8" w14:textId="77777777" w:rsidR="00C333B9" w:rsidRDefault="00C333B9" w:rsidP="00284FA6">
      <w:pPr>
        <w:tabs>
          <w:tab w:val="left" w:pos="3804"/>
        </w:tabs>
      </w:pPr>
    </w:p>
    <w:p w14:paraId="757E2BB0" w14:textId="77777777" w:rsidR="00C333B9" w:rsidRDefault="00C333B9" w:rsidP="00284FA6">
      <w:pPr>
        <w:tabs>
          <w:tab w:val="left" w:pos="3804"/>
        </w:tabs>
      </w:pPr>
    </w:p>
    <w:p w14:paraId="475B68B2" w14:textId="77777777" w:rsidR="00C333B9" w:rsidRDefault="00C333B9" w:rsidP="00284FA6">
      <w:pPr>
        <w:tabs>
          <w:tab w:val="left" w:pos="3804"/>
        </w:tabs>
      </w:pPr>
    </w:p>
    <w:p w14:paraId="70D29DB2" w14:textId="77777777" w:rsidR="00C333B9" w:rsidRDefault="00C333B9" w:rsidP="00284FA6">
      <w:pPr>
        <w:tabs>
          <w:tab w:val="left" w:pos="3804"/>
        </w:tabs>
      </w:pPr>
    </w:p>
    <w:p w14:paraId="1223BA4C" w14:textId="77777777" w:rsidR="00C333B9" w:rsidRDefault="00C333B9" w:rsidP="00284FA6">
      <w:pPr>
        <w:tabs>
          <w:tab w:val="left" w:pos="3804"/>
        </w:tabs>
      </w:pPr>
    </w:p>
    <w:p w14:paraId="6D3D0445" w14:textId="77777777" w:rsidR="00C333B9" w:rsidRDefault="00C333B9" w:rsidP="00284FA6">
      <w:pPr>
        <w:tabs>
          <w:tab w:val="left" w:pos="3804"/>
        </w:tabs>
      </w:pPr>
    </w:p>
    <w:p w14:paraId="34E238A0" w14:textId="77777777" w:rsidR="00C333B9" w:rsidRDefault="00C333B9" w:rsidP="00284FA6">
      <w:pPr>
        <w:tabs>
          <w:tab w:val="left" w:pos="3804"/>
        </w:tabs>
      </w:pPr>
    </w:p>
    <w:p w14:paraId="40A0CB7B" w14:textId="77777777" w:rsidR="00C333B9" w:rsidRDefault="00C333B9" w:rsidP="00284FA6">
      <w:pPr>
        <w:tabs>
          <w:tab w:val="left" w:pos="3804"/>
        </w:tabs>
      </w:pPr>
    </w:p>
    <w:p w14:paraId="00DCAD6B" w14:textId="77777777" w:rsidR="00C333B9" w:rsidRDefault="00C333B9" w:rsidP="00284FA6">
      <w:pPr>
        <w:tabs>
          <w:tab w:val="left" w:pos="3804"/>
        </w:tabs>
      </w:pPr>
    </w:p>
    <w:p w14:paraId="6629F516" w14:textId="77777777" w:rsidR="00C333B9" w:rsidRDefault="00C333B9" w:rsidP="00284FA6">
      <w:pPr>
        <w:tabs>
          <w:tab w:val="left" w:pos="3804"/>
        </w:tabs>
      </w:pPr>
    </w:p>
    <w:p w14:paraId="55A329C0" w14:textId="77777777" w:rsidR="00C333B9" w:rsidRDefault="00C333B9" w:rsidP="00284FA6">
      <w:pPr>
        <w:tabs>
          <w:tab w:val="left" w:pos="3804"/>
        </w:tabs>
      </w:pPr>
    </w:p>
    <w:p w14:paraId="70D1DFCD" w14:textId="77777777" w:rsidR="00C333B9" w:rsidRDefault="00C333B9" w:rsidP="00284FA6">
      <w:pPr>
        <w:tabs>
          <w:tab w:val="left" w:pos="3804"/>
        </w:tabs>
      </w:pPr>
    </w:p>
    <w:p w14:paraId="5B59D4E8" w14:textId="77777777" w:rsidR="00C333B9" w:rsidRDefault="00C333B9" w:rsidP="00284FA6">
      <w:pPr>
        <w:tabs>
          <w:tab w:val="left" w:pos="3804"/>
        </w:tabs>
      </w:pPr>
    </w:p>
    <w:p w14:paraId="489D3A3B" w14:textId="77777777" w:rsidR="00C333B9" w:rsidRDefault="00C333B9" w:rsidP="00284FA6">
      <w:pPr>
        <w:tabs>
          <w:tab w:val="left" w:pos="3804"/>
        </w:tabs>
      </w:pPr>
    </w:p>
    <w:p w14:paraId="04EB23FB" w14:textId="77777777" w:rsidR="00C333B9" w:rsidRDefault="00C333B9" w:rsidP="00284FA6">
      <w:pPr>
        <w:tabs>
          <w:tab w:val="left" w:pos="3804"/>
        </w:tabs>
      </w:pPr>
    </w:p>
    <w:p w14:paraId="05A05D22" w14:textId="77777777" w:rsidR="00C333B9" w:rsidRDefault="00C333B9" w:rsidP="00284FA6">
      <w:pPr>
        <w:tabs>
          <w:tab w:val="left" w:pos="3804"/>
        </w:tabs>
      </w:pPr>
    </w:p>
    <w:p w14:paraId="4668C56C" w14:textId="77777777" w:rsidR="00C333B9" w:rsidRDefault="00C333B9" w:rsidP="00284FA6">
      <w:pPr>
        <w:tabs>
          <w:tab w:val="left" w:pos="3804"/>
        </w:tabs>
      </w:pPr>
    </w:p>
    <w:p w14:paraId="601BA2C8" w14:textId="77777777" w:rsidR="00C333B9" w:rsidRDefault="00C333B9" w:rsidP="00284FA6">
      <w:pPr>
        <w:tabs>
          <w:tab w:val="left" w:pos="3804"/>
        </w:tabs>
      </w:pPr>
    </w:p>
    <w:p w14:paraId="0FFB0C3E" w14:textId="77777777" w:rsidR="00C333B9" w:rsidRDefault="00C333B9" w:rsidP="00284FA6">
      <w:pPr>
        <w:tabs>
          <w:tab w:val="left" w:pos="3804"/>
        </w:tabs>
      </w:pPr>
    </w:p>
    <w:p w14:paraId="0DF00117" w14:textId="77777777" w:rsidR="00C333B9" w:rsidRDefault="00C333B9" w:rsidP="00284FA6">
      <w:pPr>
        <w:tabs>
          <w:tab w:val="left" w:pos="3804"/>
        </w:tabs>
      </w:pPr>
    </w:p>
    <w:p w14:paraId="35CA41A8" w14:textId="77777777" w:rsidR="00C333B9" w:rsidRDefault="00C333B9" w:rsidP="00284FA6">
      <w:pPr>
        <w:tabs>
          <w:tab w:val="left" w:pos="3804"/>
        </w:tabs>
      </w:pPr>
    </w:p>
    <w:p w14:paraId="28818123" w14:textId="77777777" w:rsidR="00C333B9" w:rsidRDefault="00C333B9" w:rsidP="00284FA6">
      <w:pPr>
        <w:tabs>
          <w:tab w:val="left" w:pos="3804"/>
        </w:tabs>
      </w:pPr>
    </w:p>
    <w:p w14:paraId="445C11DE" w14:textId="77777777" w:rsidR="00C333B9" w:rsidRDefault="00C333B9" w:rsidP="00284FA6">
      <w:pPr>
        <w:tabs>
          <w:tab w:val="left" w:pos="3804"/>
        </w:tabs>
      </w:pPr>
    </w:p>
    <w:p w14:paraId="28334030" w14:textId="77777777" w:rsidR="00C333B9" w:rsidRDefault="00C333B9" w:rsidP="00284FA6">
      <w:pPr>
        <w:tabs>
          <w:tab w:val="left" w:pos="3804"/>
        </w:tabs>
      </w:pPr>
    </w:p>
    <w:p w14:paraId="0C5A2FB3" w14:textId="77777777" w:rsidR="00C333B9" w:rsidRDefault="00C333B9" w:rsidP="00284FA6">
      <w:pPr>
        <w:tabs>
          <w:tab w:val="left" w:pos="3804"/>
        </w:tabs>
      </w:pPr>
    </w:p>
    <w:p w14:paraId="2FF5AF1F" w14:textId="77777777" w:rsidR="00C333B9" w:rsidRDefault="00C333B9" w:rsidP="00284FA6">
      <w:pPr>
        <w:tabs>
          <w:tab w:val="left" w:pos="3804"/>
        </w:tabs>
      </w:pPr>
    </w:p>
    <w:p w14:paraId="2287D654" w14:textId="77777777" w:rsidR="00C333B9" w:rsidRDefault="00C333B9" w:rsidP="00284FA6">
      <w:pPr>
        <w:tabs>
          <w:tab w:val="left" w:pos="3804"/>
        </w:tabs>
      </w:pPr>
    </w:p>
    <w:p w14:paraId="475E4498" w14:textId="77777777" w:rsidR="00C333B9" w:rsidRDefault="00C333B9" w:rsidP="00284FA6">
      <w:pPr>
        <w:tabs>
          <w:tab w:val="left" w:pos="3804"/>
        </w:tabs>
      </w:pPr>
    </w:p>
    <w:p w14:paraId="20D592D4" w14:textId="77777777" w:rsidR="00C333B9" w:rsidRDefault="00C333B9" w:rsidP="00284FA6">
      <w:pPr>
        <w:tabs>
          <w:tab w:val="left" w:pos="3804"/>
        </w:tabs>
      </w:pPr>
    </w:p>
    <w:p w14:paraId="76856DF6" w14:textId="77777777" w:rsidR="00C333B9" w:rsidRDefault="00C333B9" w:rsidP="00284FA6">
      <w:pPr>
        <w:tabs>
          <w:tab w:val="left" w:pos="3804"/>
        </w:tabs>
      </w:pPr>
    </w:p>
    <w:p w14:paraId="42F0F753" w14:textId="77777777" w:rsidR="00C333B9" w:rsidRDefault="00C333B9" w:rsidP="00284FA6">
      <w:pPr>
        <w:tabs>
          <w:tab w:val="left" w:pos="3804"/>
        </w:tabs>
      </w:pPr>
    </w:p>
    <w:p w14:paraId="73D389C9" w14:textId="77777777" w:rsidR="00C333B9" w:rsidRDefault="00C333B9" w:rsidP="00284FA6">
      <w:pPr>
        <w:tabs>
          <w:tab w:val="left" w:pos="3804"/>
        </w:tabs>
      </w:pPr>
    </w:p>
    <w:p w14:paraId="33F437B2" w14:textId="77777777" w:rsidR="00C333B9" w:rsidRDefault="00C333B9" w:rsidP="00284FA6">
      <w:pPr>
        <w:tabs>
          <w:tab w:val="left" w:pos="3804"/>
        </w:tabs>
      </w:pPr>
    </w:p>
    <w:p w14:paraId="77CB173F" w14:textId="77777777" w:rsidR="00C333B9" w:rsidRDefault="00C333B9" w:rsidP="00284FA6">
      <w:pPr>
        <w:tabs>
          <w:tab w:val="left" w:pos="3804"/>
        </w:tabs>
      </w:pPr>
    </w:p>
    <w:p w14:paraId="6D2E4E61" w14:textId="77777777" w:rsidR="00C333B9" w:rsidRDefault="00C333B9" w:rsidP="00284FA6">
      <w:pPr>
        <w:tabs>
          <w:tab w:val="left" w:pos="3804"/>
        </w:tabs>
      </w:pPr>
    </w:p>
    <w:p w14:paraId="24E469B2" w14:textId="77777777" w:rsidR="00C333B9" w:rsidRDefault="00C333B9" w:rsidP="00284FA6">
      <w:pPr>
        <w:tabs>
          <w:tab w:val="left" w:pos="3804"/>
        </w:tabs>
      </w:pPr>
    </w:p>
    <w:p w14:paraId="418C9B77" w14:textId="77777777" w:rsidR="00C333B9" w:rsidRDefault="00C333B9" w:rsidP="00284FA6">
      <w:pPr>
        <w:tabs>
          <w:tab w:val="left" w:pos="3804"/>
        </w:tabs>
      </w:pPr>
    </w:p>
    <w:p w14:paraId="6CC4B890" w14:textId="77777777" w:rsidR="00C333B9" w:rsidRDefault="00C333B9" w:rsidP="00284FA6">
      <w:pPr>
        <w:tabs>
          <w:tab w:val="left" w:pos="3804"/>
        </w:tabs>
      </w:pPr>
    </w:p>
    <w:p w14:paraId="02737B99" w14:textId="77777777" w:rsidR="00C333B9" w:rsidRDefault="00C333B9" w:rsidP="00284FA6">
      <w:pPr>
        <w:tabs>
          <w:tab w:val="left" w:pos="3804"/>
        </w:tabs>
      </w:pPr>
    </w:p>
    <w:p w14:paraId="357234D7" w14:textId="77777777" w:rsidR="00C333B9" w:rsidRDefault="00C333B9" w:rsidP="00284FA6">
      <w:pPr>
        <w:tabs>
          <w:tab w:val="left" w:pos="3804"/>
        </w:tabs>
      </w:pPr>
    </w:p>
    <w:p w14:paraId="3A98BF74" w14:textId="77777777" w:rsidR="00C333B9" w:rsidRDefault="00C333B9" w:rsidP="00284FA6">
      <w:pPr>
        <w:tabs>
          <w:tab w:val="left" w:pos="3804"/>
        </w:tabs>
      </w:pPr>
    </w:p>
    <w:p w14:paraId="3984D8FF" w14:textId="77777777" w:rsidR="00C333B9" w:rsidRDefault="00C333B9" w:rsidP="00284FA6">
      <w:pPr>
        <w:tabs>
          <w:tab w:val="left" w:pos="3804"/>
        </w:tabs>
      </w:pPr>
    </w:p>
    <w:p w14:paraId="72846803" w14:textId="77777777" w:rsidR="00C333B9" w:rsidRDefault="00C333B9" w:rsidP="00284FA6">
      <w:pPr>
        <w:tabs>
          <w:tab w:val="left" w:pos="3804"/>
        </w:tabs>
      </w:pPr>
    </w:p>
    <w:p w14:paraId="2E521A72" w14:textId="77777777" w:rsidR="00C333B9" w:rsidRDefault="00C333B9" w:rsidP="00284FA6">
      <w:pPr>
        <w:tabs>
          <w:tab w:val="left" w:pos="3804"/>
        </w:tabs>
      </w:pPr>
    </w:p>
    <w:p w14:paraId="46F67959" w14:textId="77777777" w:rsidR="00C333B9" w:rsidRDefault="00C333B9" w:rsidP="00284FA6">
      <w:pPr>
        <w:tabs>
          <w:tab w:val="left" w:pos="3804"/>
        </w:tabs>
      </w:pPr>
    </w:p>
    <w:p w14:paraId="4BA24564" w14:textId="77777777" w:rsidR="00C333B9" w:rsidRDefault="00C333B9" w:rsidP="00284FA6">
      <w:pPr>
        <w:tabs>
          <w:tab w:val="left" w:pos="3804"/>
        </w:tabs>
      </w:pPr>
    </w:p>
    <w:p w14:paraId="3FC33480" w14:textId="77777777" w:rsidR="00C333B9" w:rsidRDefault="00C333B9" w:rsidP="00284FA6">
      <w:pPr>
        <w:tabs>
          <w:tab w:val="left" w:pos="3804"/>
        </w:tabs>
      </w:pPr>
    </w:p>
    <w:p w14:paraId="31694DB5" w14:textId="77777777" w:rsidR="00C333B9" w:rsidRDefault="00C333B9" w:rsidP="00284FA6">
      <w:pPr>
        <w:tabs>
          <w:tab w:val="left" w:pos="3804"/>
        </w:tabs>
      </w:pPr>
    </w:p>
    <w:p w14:paraId="645F004D" w14:textId="77777777" w:rsidR="00C333B9" w:rsidRDefault="00C333B9" w:rsidP="00284FA6">
      <w:pPr>
        <w:tabs>
          <w:tab w:val="left" w:pos="3804"/>
        </w:tabs>
      </w:pPr>
    </w:p>
    <w:p w14:paraId="0824FCA1" w14:textId="77777777" w:rsidR="00C333B9" w:rsidRDefault="00C333B9" w:rsidP="00284FA6">
      <w:pPr>
        <w:tabs>
          <w:tab w:val="left" w:pos="3804"/>
        </w:tabs>
      </w:pPr>
    </w:p>
    <w:p w14:paraId="24CF65DB" w14:textId="77777777" w:rsidR="00C333B9" w:rsidRDefault="00C333B9" w:rsidP="00284FA6">
      <w:pPr>
        <w:tabs>
          <w:tab w:val="left" w:pos="3804"/>
        </w:tabs>
      </w:pPr>
    </w:p>
    <w:p w14:paraId="1CA87E57" w14:textId="77777777" w:rsidR="00C333B9" w:rsidRDefault="00C333B9" w:rsidP="00284FA6">
      <w:pPr>
        <w:tabs>
          <w:tab w:val="left" w:pos="3804"/>
        </w:tabs>
      </w:pPr>
    </w:p>
    <w:p w14:paraId="2DD10267" w14:textId="77777777" w:rsidR="00C333B9" w:rsidRDefault="00C333B9" w:rsidP="00284FA6">
      <w:pPr>
        <w:tabs>
          <w:tab w:val="left" w:pos="3804"/>
        </w:tabs>
      </w:pPr>
    </w:p>
    <w:p w14:paraId="6D6305AA" w14:textId="77777777" w:rsidR="00C333B9" w:rsidRDefault="00C333B9" w:rsidP="00284FA6">
      <w:pPr>
        <w:tabs>
          <w:tab w:val="left" w:pos="3804"/>
        </w:tabs>
      </w:pPr>
    </w:p>
    <w:p w14:paraId="61E5C6E9" w14:textId="77777777" w:rsidR="00C333B9" w:rsidRDefault="00C333B9" w:rsidP="00284FA6">
      <w:pPr>
        <w:tabs>
          <w:tab w:val="left" w:pos="3804"/>
        </w:tabs>
      </w:pPr>
    </w:p>
    <w:p w14:paraId="5215F7F2" w14:textId="77777777" w:rsidR="00C333B9" w:rsidRDefault="00C333B9" w:rsidP="00284FA6">
      <w:pPr>
        <w:tabs>
          <w:tab w:val="left" w:pos="3804"/>
        </w:tabs>
      </w:pPr>
    </w:p>
    <w:p w14:paraId="38EF210A" w14:textId="77777777" w:rsidR="00C333B9" w:rsidRDefault="00C333B9" w:rsidP="00284FA6">
      <w:pPr>
        <w:tabs>
          <w:tab w:val="left" w:pos="3804"/>
        </w:tabs>
      </w:pPr>
    </w:p>
    <w:p w14:paraId="6AD4FDBA" w14:textId="77777777" w:rsidR="00C333B9" w:rsidRDefault="00C333B9" w:rsidP="00284FA6">
      <w:pPr>
        <w:tabs>
          <w:tab w:val="left" w:pos="3804"/>
        </w:tabs>
      </w:pPr>
    </w:p>
    <w:p w14:paraId="6AF09ED1" w14:textId="77777777" w:rsidR="00C333B9" w:rsidRDefault="00C333B9" w:rsidP="00284FA6">
      <w:pPr>
        <w:tabs>
          <w:tab w:val="left" w:pos="3804"/>
        </w:tabs>
      </w:pPr>
    </w:p>
    <w:p w14:paraId="0B8AC015" w14:textId="77777777" w:rsidR="00C333B9" w:rsidRDefault="00C333B9" w:rsidP="00284FA6">
      <w:pPr>
        <w:tabs>
          <w:tab w:val="left" w:pos="3804"/>
        </w:tabs>
      </w:pPr>
    </w:p>
    <w:p w14:paraId="09211957" w14:textId="77777777" w:rsidR="00C333B9" w:rsidRDefault="00C333B9" w:rsidP="00284FA6">
      <w:pPr>
        <w:tabs>
          <w:tab w:val="left" w:pos="3804"/>
        </w:tabs>
      </w:pPr>
    </w:p>
    <w:p w14:paraId="0514B663" w14:textId="77777777" w:rsidR="00C333B9" w:rsidRDefault="00C333B9" w:rsidP="00284FA6">
      <w:pPr>
        <w:tabs>
          <w:tab w:val="left" w:pos="3804"/>
        </w:tabs>
      </w:pPr>
    </w:p>
    <w:p w14:paraId="1932ACF6" w14:textId="77777777" w:rsidR="00C333B9" w:rsidRDefault="00C333B9" w:rsidP="00284FA6">
      <w:pPr>
        <w:tabs>
          <w:tab w:val="left" w:pos="3804"/>
        </w:tabs>
      </w:pPr>
    </w:p>
    <w:p w14:paraId="60C044B2" w14:textId="77777777" w:rsidR="00C333B9" w:rsidRDefault="00C333B9" w:rsidP="00284FA6">
      <w:pPr>
        <w:tabs>
          <w:tab w:val="left" w:pos="3804"/>
        </w:tabs>
      </w:pPr>
    </w:p>
    <w:p w14:paraId="7CD3C9A9" w14:textId="77777777" w:rsidR="00C333B9" w:rsidRDefault="00C333B9" w:rsidP="00284FA6">
      <w:pPr>
        <w:tabs>
          <w:tab w:val="left" w:pos="3804"/>
        </w:tabs>
      </w:pPr>
    </w:p>
    <w:p w14:paraId="7AF62F6F" w14:textId="77777777" w:rsidR="00C333B9" w:rsidRDefault="00C333B9" w:rsidP="00284FA6">
      <w:pPr>
        <w:tabs>
          <w:tab w:val="left" w:pos="3804"/>
        </w:tabs>
      </w:pPr>
    </w:p>
    <w:p w14:paraId="385EE8D2" w14:textId="77777777" w:rsidR="00C333B9" w:rsidRDefault="00C333B9" w:rsidP="00284FA6">
      <w:pPr>
        <w:tabs>
          <w:tab w:val="left" w:pos="3804"/>
        </w:tabs>
      </w:pPr>
    </w:p>
    <w:p w14:paraId="7B124AEC" w14:textId="77777777" w:rsidR="00C333B9" w:rsidRDefault="00C333B9" w:rsidP="00284FA6">
      <w:pPr>
        <w:tabs>
          <w:tab w:val="left" w:pos="3804"/>
        </w:tabs>
      </w:pPr>
    </w:p>
    <w:p w14:paraId="01F90714" w14:textId="77777777" w:rsidR="00C333B9" w:rsidRDefault="00C333B9" w:rsidP="00284FA6">
      <w:pPr>
        <w:tabs>
          <w:tab w:val="left" w:pos="3804"/>
        </w:tabs>
      </w:pPr>
    </w:p>
    <w:p w14:paraId="640E92CA" w14:textId="77777777" w:rsidR="00C333B9" w:rsidRDefault="00C333B9" w:rsidP="00284FA6">
      <w:pPr>
        <w:tabs>
          <w:tab w:val="left" w:pos="3804"/>
        </w:tabs>
      </w:pPr>
    </w:p>
    <w:p w14:paraId="24628A08" w14:textId="77777777" w:rsidR="00C333B9" w:rsidRDefault="00C333B9" w:rsidP="00284FA6">
      <w:pPr>
        <w:tabs>
          <w:tab w:val="left" w:pos="3804"/>
        </w:tabs>
      </w:pPr>
    </w:p>
    <w:p w14:paraId="469DA87F" w14:textId="77777777" w:rsidR="00C333B9" w:rsidRDefault="00C333B9" w:rsidP="00284FA6">
      <w:pPr>
        <w:tabs>
          <w:tab w:val="left" w:pos="3804"/>
        </w:tabs>
      </w:pPr>
    </w:p>
    <w:p w14:paraId="61F7D6BB" w14:textId="77777777" w:rsidR="00C333B9" w:rsidRDefault="00C333B9" w:rsidP="00284FA6">
      <w:pPr>
        <w:tabs>
          <w:tab w:val="left" w:pos="3804"/>
        </w:tabs>
      </w:pPr>
    </w:p>
    <w:p w14:paraId="192B412C" w14:textId="77777777" w:rsidR="00C333B9" w:rsidRDefault="00C333B9" w:rsidP="00284FA6">
      <w:pPr>
        <w:tabs>
          <w:tab w:val="left" w:pos="3804"/>
        </w:tabs>
      </w:pPr>
    </w:p>
    <w:p w14:paraId="01F328FD" w14:textId="77777777" w:rsidR="00C333B9" w:rsidRDefault="00C333B9" w:rsidP="00284FA6">
      <w:pPr>
        <w:tabs>
          <w:tab w:val="left" w:pos="3804"/>
        </w:tabs>
      </w:pPr>
    </w:p>
    <w:p w14:paraId="62F76761" w14:textId="77777777" w:rsidR="00C333B9" w:rsidRDefault="00C333B9" w:rsidP="00284FA6">
      <w:pPr>
        <w:tabs>
          <w:tab w:val="left" w:pos="3804"/>
        </w:tabs>
      </w:pPr>
    </w:p>
    <w:p w14:paraId="3DCB0FB7" w14:textId="77777777" w:rsidR="00C333B9" w:rsidRDefault="00C333B9" w:rsidP="00284FA6">
      <w:pPr>
        <w:tabs>
          <w:tab w:val="left" w:pos="3804"/>
        </w:tabs>
      </w:pPr>
    </w:p>
    <w:p w14:paraId="134FA893" w14:textId="77777777" w:rsidR="00C333B9" w:rsidRDefault="00C333B9" w:rsidP="00284FA6">
      <w:pPr>
        <w:tabs>
          <w:tab w:val="left" w:pos="3804"/>
        </w:tabs>
      </w:pPr>
    </w:p>
    <w:p w14:paraId="717C0691" w14:textId="77777777" w:rsidR="00C333B9" w:rsidRDefault="00C333B9" w:rsidP="00284FA6">
      <w:pPr>
        <w:tabs>
          <w:tab w:val="left" w:pos="3804"/>
        </w:tabs>
      </w:pPr>
    </w:p>
    <w:p w14:paraId="436A8F28" w14:textId="77777777" w:rsidR="00C333B9" w:rsidRDefault="00C333B9" w:rsidP="00284FA6">
      <w:pPr>
        <w:tabs>
          <w:tab w:val="left" w:pos="3804"/>
        </w:tabs>
      </w:pPr>
    </w:p>
    <w:p w14:paraId="099C9D8A" w14:textId="77777777" w:rsidR="00C333B9" w:rsidRDefault="00C333B9" w:rsidP="00284FA6">
      <w:pPr>
        <w:tabs>
          <w:tab w:val="left" w:pos="3804"/>
        </w:tabs>
      </w:pPr>
    </w:p>
    <w:p w14:paraId="397C54FE" w14:textId="77777777" w:rsidR="00C333B9" w:rsidRDefault="00C333B9" w:rsidP="00284FA6">
      <w:pPr>
        <w:tabs>
          <w:tab w:val="left" w:pos="3804"/>
        </w:tabs>
      </w:pPr>
    </w:p>
    <w:p w14:paraId="21339FA3" w14:textId="77777777" w:rsidR="00C333B9" w:rsidRDefault="00C333B9" w:rsidP="00284FA6">
      <w:pPr>
        <w:tabs>
          <w:tab w:val="left" w:pos="3804"/>
        </w:tabs>
      </w:pPr>
    </w:p>
    <w:p w14:paraId="49D8C8C4" w14:textId="77777777" w:rsidR="00C333B9" w:rsidRDefault="00C333B9" w:rsidP="00284FA6">
      <w:pPr>
        <w:tabs>
          <w:tab w:val="left" w:pos="3804"/>
        </w:tabs>
      </w:pPr>
    </w:p>
    <w:p w14:paraId="7BC0FFC9" w14:textId="77777777" w:rsidR="00C333B9" w:rsidRDefault="00C333B9" w:rsidP="00284FA6">
      <w:pPr>
        <w:tabs>
          <w:tab w:val="left" w:pos="3804"/>
        </w:tabs>
      </w:pPr>
    </w:p>
    <w:p w14:paraId="49724774" w14:textId="77777777" w:rsidR="00C333B9" w:rsidRDefault="00C333B9" w:rsidP="00284FA6">
      <w:pPr>
        <w:tabs>
          <w:tab w:val="left" w:pos="3804"/>
        </w:tabs>
      </w:pPr>
    </w:p>
    <w:p w14:paraId="7268501F" w14:textId="77777777" w:rsidR="00C333B9" w:rsidRDefault="00C333B9" w:rsidP="00284FA6">
      <w:pPr>
        <w:tabs>
          <w:tab w:val="left" w:pos="3804"/>
        </w:tabs>
      </w:pPr>
    </w:p>
    <w:p w14:paraId="15F3C84B" w14:textId="77777777" w:rsidR="00C333B9" w:rsidRDefault="00C333B9" w:rsidP="00284FA6">
      <w:pPr>
        <w:tabs>
          <w:tab w:val="left" w:pos="3804"/>
        </w:tabs>
      </w:pPr>
    </w:p>
    <w:p w14:paraId="7153CE50" w14:textId="77777777" w:rsidR="00C333B9" w:rsidRDefault="00C333B9" w:rsidP="00284FA6">
      <w:pPr>
        <w:tabs>
          <w:tab w:val="left" w:pos="3804"/>
        </w:tabs>
      </w:pPr>
    </w:p>
    <w:p w14:paraId="34148F74" w14:textId="77777777" w:rsidR="00C333B9" w:rsidRDefault="00C333B9" w:rsidP="00284FA6">
      <w:pPr>
        <w:tabs>
          <w:tab w:val="left" w:pos="3804"/>
        </w:tabs>
      </w:pPr>
    </w:p>
    <w:p w14:paraId="34DDC266" w14:textId="77777777" w:rsidR="00C333B9" w:rsidRDefault="00C333B9" w:rsidP="00284FA6">
      <w:pPr>
        <w:tabs>
          <w:tab w:val="left" w:pos="3804"/>
        </w:tabs>
      </w:pPr>
    </w:p>
    <w:p w14:paraId="197D325C" w14:textId="77777777" w:rsidR="00C333B9" w:rsidRDefault="00C333B9" w:rsidP="00284FA6">
      <w:pPr>
        <w:tabs>
          <w:tab w:val="left" w:pos="3804"/>
        </w:tabs>
      </w:pPr>
    </w:p>
    <w:p w14:paraId="20C8BE9A" w14:textId="77777777" w:rsidR="00C333B9" w:rsidRDefault="00C333B9" w:rsidP="00284FA6">
      <w:pPr>
        <w:tabs>
          <w:tab w:val="left" w:pos="3804"/>
        </w:tabs>
      </w:pPr>
    </w:p>
    <w:p w14:paraId="7B303267" w14:textId="77777777" w:rsidR="00C333B9" w:rsidRDefault="00C333B9" w:rsidP="00284FA6">
      <w:pPr>
        <w:tabs>
          <w:tab w:val="left" w:pos="3804"/>
        </w:tabs>
      </w:pPr>
    </w:p>
    <w:p w14:paraId="474FCA8B" w14:textId="77777777" w:rsidR="00C333B9" w:rsidRDefault="00C333B9" w:rsidP="00284FA6">
      <w:pPr>
        <w:tabs>
          <w:tab w:val="left" w:pos="3804"/>
        </w:tabs>
      </w:pPr>
    </w:p>
    <w:p w14:paraId="14C31B76" w14:textId="77777777" w:rsidR="00C333B9" w:rsidRDefault="00C333B9" w:rsidP="00284FA6">
      <w:pPr>
        <w:tabs>
          <w:tab w:val="left" w:pos="3804"/>
        </w:tabs>
      </w:pPr>
    </w:p>
    <w:p w14:paraId="73985C9B" w14:textId="77777777" w:rsidR="00C333B9" w:rsidRDefault="00C333B9" w:rsidP="00284FA6">
      <w:pPr>
        <w:tabs>
          <w:tab w:val="left" w:pos="3804"/>
        </w:tabs>
      </w:pPr>
    </w:p>
    <w:p w14:paraId="38161C7F" w14:textId="77777777" w:rsidR="00C333B9" w:rsidRDefault="00C333B9" w:rsidP="00284FA6">
      <w:pPr>
        <w:tabs>
          <w:tab w:val="left" w:pos="3804"/>
        </w:tabs>
      </w:pPr>
    </w:p>
    <w:p w14:paraId="6FA57377" w14:textId="77777777" w:rsidR="00C333B9" w:rsidRDefault="00C333B9" w:rsidP="00284FA6">
      <w:pPr>
        <w:tabs>
          <w:tab w:val="left" w:pos="3804"/>
        </w:tabs>
      </w:pPr>
    </w:p>
    <w:p w14:paraId="24474573" w14:textId="77777777" w:rsidR="00C333B9" w:rsidRDefault="00C333B9" w:rsidP="00284FA6">
      <w:pPr>
        <w:tabs>
          <w:tab w:val="left" w:pos="3804"/>
        </w:tabs>
      </w:pPr>
    </w:p>
    <w:p w14:paraId="7FAEFD3C" w14:textId="77777777" w:rsidR="00C333B9" w:rsidRDefault="00C333B9" w:rsidP="00284FA6">
      <w:pPr>
        <w:tabs>
          <w:tab w:val="left" w:pos="3804"/>
        </w:tabs>
      </w:pPr>
    </w:p>
    <w:p w14:paraId="66904357" w14:textId="77777777" w:rsidR="00C333B9" w:rsidRDefault="00C333B9" w:rsidP="00284FA6">
      <w:pPr>
        <w:tabs>
          <w:tab w:val="left" w:pos="3804"/>
        </w:tabs>
      </w:pPr>
    </w:p>
    <w:p w14:paraId="5193F1D8" w14:textId="77777777" w:rsidR="00C333B9" w:rsidRDefault="00C333B9" w:rsidP="00284FA6">
      <w:pPr>
        <w:tabs>
          <w:tab w:val="left" w:pos="3804"/>
        </w:tabs>
      </w:pPr>
    </w:p>
    <w:p w14:paraId="45C2FB2E" w14:textId="77777777" w:rsidR="00C333B9" w:rsidRDefault="00C333B9" w:rsidP="00284FA6">
      <w:pPr>
        <w:tabs>
          <w:tab w:val="left" w:pos="3804"/>
        </w:tabs>
      </w:pPr>
    </w:p>
    <w:p w14:paraId="60BC6B4D" w14:textId="77777777" w:rsidR="00C333B9" w:rsidRDefault="00C333B9" w:rsidP="00284FA6">
      <w:pPr>
        <w:tabs>
          <w:tab w:val="left" w:pos="3804"/>
        </w:tabs>
      </w:pPr>
    </w:p>
    <w:p w14:paraId="7AEFFA73" w14:textId="77777777" w:rsidR="00C333B9" w:rsidRDefault="00C333B9" w:rsidP="00284FA6">
      <w:pPr>
        <w:tabs>
          <w:tab w:val="left" w:pos="3804"/>
        </w:tabs>
      </w:pPr>
    </w:p>
    <w:p w14:paraId="270D490A" w14:textId="77777777" w:rsidR="00C333B9" w:rsidRDefault="00C333B9" w:rsidP="00284FA6">
      <w:pPr>
        <w:tabs>
          <w:tab w:val="left" w:pos="3804"/>
        </w:tabs>
      </w:pPr>
    </w:p>
    <w:p w14:paraId="7DF8CF7B" w14:textId="77777777" w:rsidR="00C333B9" w:rsidRDefault="00C333B9" w:rsidP="00284FA6">
      <w:pPr>
        <w:tabs>
          <w:tab w:val="left" w:pos="3804"/>
        </w:tabs>
      </w:pPr>
    </w:p>
    <w:p w14:paraId="2AED29B3" w14:textId="77777777" w:rsidR="00C333B9" w:rsidRDefault="00C333B9" w:rsidP="00284FA6">
      <w:pPr>
        <w:tabs>
          <w:tab w:val="left" w:pos="3804"/>
        </w:tabs>
      </w:pPr>
    </w:p>
    <w:p w14:paraId="39B19BD6" w14:textId="77777777" w:rsidR="00C333B9" w:rsidRDefault="00C333B9" w:rsidP="00284FA6">
      <w:pPr>
        <w:tabs>
          <w:tab w:val="left" w:pos="3804"/>
        </w:tabs>
      </w:pPr>
    </w:p>
    <w:p w14:paraId="35D39C54" w14:textId="77777777" w:rsidR="00C333B9" w:rsidRDefault="00C333B9" w:rsidP="00284FA6">
      <w:pPr>
        <w:tabs>
          <w:tab w:val="left" w:pos="3804"/>
        </w:tabs>
      </w:pPr>
    </w:p>
    <w:p w14:paraId="19D9B149" w14:textId="77777777" w:rsidR="00C333B9" w:rsidRDefault="00C333B9" w:rsidP="00284FA6">
      <w:pPr>
        <w:tabs>
          <w:tab w:val="left" w:pos="3804"/>
        </w:tabs>
      </w:pPr>
    </w:p>
    <w:p w14:paraId="0BD2C76D" w14:textId="77777777" w:rsidR="00C333B9" w:rsidRDefault="00C333B9" w:rsidP="00284FA6">
      <w:pPr>
        <w:tabs>
          <w:tab w:val="left" w:pos="3804"/>
        </w:tabs>
      </w:pPr>
    </w:p>
    <w:p w14:paraId="248E953A" w14:textId="77777777" w:rsidR="00C333B9" w:rsidRDefault="00C333B9" w:rsidP="00284FA6">
      <w:pPr>
        <w:tabs>
          <w:tab w:val="left" w:pos="3804"/>
        </w:tabs>
      </w:pPr>
    </w:p>
    <w:p w14:paraId="47111FB7" w14:textId="77777777" w:rsidR="00C333B9" w:rsidRDefault="00C333B9" w:rsidP="00284FA6">
      <w:pPr>
        <w:tabs>
          <w:tab w:val="left" w:pos="3804"/>
        </w:tabs>
      </w:pPr>
    </w:p>
    <w:p w14:paraId="0261F843" w14:textId="77777777" w:rsidR="00C333B9" w:rsidRDefault="00C333B9" w:rsidP="00284FA6">
      <w:pPr>
        <w:tabs>
          <w:tab w:val="left" w:pos="3804"/>
        </w:tabs>
      </w:pPr>
    </w:p>
    <w:p w14:paraId="0C1C14A4" w14:textId="77777777" w:rsidR="00C333B9" w:rsidRDefault="00C333B9" w:rsidP="00284FA6">
      <w:pPr>
        <w:tabs>
          <w:tab w:val="left" w:pos="3804"/>
        </w:tabs>
      </w:pPr>
    </w:p>
    <w:p w14:paraId="286BF3DB" w14:textId="77777777" w:rsidR="00C333B9" w:rsidRDefault="00C333B9" w:rsidP="00284FA6">
      <w:pPr>
        <w:tabs>
          <w:tab w:val="left" w:pos="3804"/>
        </w:tabs>
      </w:pPr>
    </w:p>
    <w:p w14:paraId="7980FB4D" w14:textId="77777777" w:rsidR="00C333B9" w:rsidRDefault="00C333B9" w:rsidP="00284FA6">
      <w:pPr>
        <w:tabs>
          <w:tab w:val="left" w:pos="3804"/>
        </w:tabs>
      </w:pPr>
    </w:p>
    <w:p w14:paraId="78257219" w14:textId="77777777" w:rsidR="00C333B9" w:rsidRDefault="00C333B9" w:rsidP="00284FA6">
      <w:pPr>
        <w:tabs>
          <w:tab w:val="left" w:pos="3804"/>
        </w:tabs>
      </w:pPr>
    </w:p>
    <w:p w14:paraId="728564F4" w14:textId="77777777" w:rsidR="00C333B9" w:rsidRDefault="00C333B9" w:rsidP="00284FA6">
      <w:pPr>
        <w:tabs>
          <w:tab w:val="left" w:pos="3804"/>
        </w:tabs>
      </w:pPr>
    </w:p>
    <w:p w14:paraId="58D62786" w14:textId="77777777" w:rsidR="00C333B9" w:rsidRDefault="00C333B9" w:rsidP="00284FA6">
      <w:pPr>
        <w:tabs>
          <w:tab w:val="left" w:pos="3804"/>
        </w:tabs>
      </w:pPr>
    </w:p>
    <w:p w14:paraId="4D918989" w14:textId="77777777" w:rsidR="00C333B9" w:rsidRDefault="00C333B9" w:rsidP="00284FA6">
      <w:pPr>
        <w:tabs>
          <w:tab w:val="left" w:pos="3804"/>
        </w:tabs>
      </w:pPr>
    </w:p>
    <w:p w14:paraId="796A937B" w14:textId="77777777" w:rsidR="00C333B9" w:rsidRDefault="00C333B9" w:rsidP="00284FA6">
      <w:pPr>
        <w:tabs>
          <w:tab w:val="left" w:pos="3804"/>
        </w:tabs>
      </w:pPr>
    </w:p>
    <w:p w14:paraId="4F7B7EB6" w14:textId="77777777" w:rsidR="00C333B9" w:rsidRDefault="00C333B9" w:rsidP="00284FA6">
      <w:pPr>
        <w:tabs>
          <w:tab w:val="left" w:pos="3804"/>
        </w:tabs>
      </w:pPr>
    </w:p>
    <w:p w14:paraId="05A7FF2B" w14:textId="77777777" w:rsidR="00C333B9" w:rsidRDefault="00C333B9" w:rsidP="00284FA6">
      <w:pPr>
        <w:tabs>
          <w:tab w:val="left" w:pos="3804"/>
        </w:tabs>
      </w:pPr>
    </w:p>
    <w:p w14:paraId="017C5AF5" w14:textId="77777777" w:rsidR="00C333B9" w:rsidRDefault="00C333B9" w:rsidP="00284FA6">
      <w:pPr>
        <w:tabs>
          <w:tab w:val="left" w:pos="3804"/>
        </w:tabs>
      </w:pPr>
    </w:p>
    <w:p w14:paraId="6FD258A4" w14:textId="77777777" w:rsidR="00C333B9" w:rsidRDefault="00C333B9" w:rsidP="00284FA6">
      <w:pPr>
        <w:tabs>
          <w:tab w:val="left" w:pos="3804"/>
        </w:tabs>
      </w:pPr>
    </w:p>
    <w:p w14:paraId="47D85AED" w14:textId="77777777" w:rsidR="00C333B9" w:rsidRDefault="00C333B9" w:rsidP="00284FA6">
      <w:pPr>
        <w:tabs>
          <w:tab w:val="left" w:pos="3804"/>
        </w:tabs>
      </w:pPr>
    </w:p>
    <w:p w14:paraId="72A1FEB4" w14:textId="77777777" w:rsidR="00C333B9" w:rsidRDefault="00C333B9" w:rsidP="00284FA6">
      <w:pPr>
        <w:tabs>
          <w:tab w:val="left" w:pos="3804"/>
        </w:tabs>
      </w:pPr>
    </w:p>
    <w:p w14:paraId="7F9B26E6" w14:textId="77777777" w:rsidR="00C333B9" w:rsidRDefault="00C333B9" w:rsidP="00284FA6">
      <w:pPr>
        <w:tabs>
          <w:tab w:val="left" w:pos="3804"/>
        </w:tabs>
      </w:pPr>
    </w:p>
    <w:p w14:paraId="1BFCA04B" w14:textId="77777777" w:rsidR="00C333B9" w:rsidRDefault="00C333B9" w:rsidP="00284FA6">
      <w:pPr>
        <w:tabs>
          <w:tab w:val="left" w:pos="3804"/>
        </w:tabs>
      </w:pPr>
    </w:p>
    <w:p w14:paraId="5EBD3ACE" w14:textId="77777777" w:rsidR="00C333B9" w:rsidRDefault="00C333B9" w:rsidP="00284FA6">
      <w:pPr>
        <w:tabs>
          <w:tab w:val="left" w:pos="3804"/>
        </w:tabs>
      </w:pPr>
    </w:p>
    <w:p w14:paraId="55BCC980" w14:textId="77777777" w:rsidR="00C333B9" w:rsidRDefault="00C333B9" w:rsidP="00284FA6">
      <w:pPr>
        <w:tabs>
          <w:tab w:val="left" w:pos="3804"/>
        </w:tabs>
      </w:pPr>
    </w:p>
    <w:p w14:paraId="5EC81D12" w14:textId="77777777" w:rsidR="00C333B9" w:rsidRDefault="00C333B9" w:rsidP="00284FA6">
      <w:pPr>
        <w:tabs>
          <w:tab w:val="left" w:pos="3804"/>
        </w:tabs>
      </w:pPr>
    </w:p>
    <w:p w14:paraId="0BC02884" w14:textId="77777777" w:rsidR="00C333B9" w:rsidRDefault="00C333B9" w:rsidP="00284FA6">
      <w:pPr>
        <w:tabs>
          <w:tab w:val="left" w:pos="3804"/>
        </w:tabs>
      </w:pPr>
    </w:p>
    <w:p w14:paraId="36DB6CE9" w14:textId="77777777" w:rsidR="00C333B9" w:rsidRDefault="00C333B9" w:rsidP="00284FA6">
      <w:pPr>
        <w:tabs>
          <w:tab w:val="left" w:pos="3804"/>
        </w:tabs>
      </w:pPr>
    </w:p>
    <w:p w14:paraId="36CC2FC6" w14:textId="77777777" w:rsidR="00C333B9" w:rsidRDefault="00C333B9" w:rsidP="00284FA6">
      <w:pPr>
        <w:tabs>
          <w:tab w:val="left" w:pos="3804"/>
        </w:tabs>
      </w:pPr>
    </w:p>
    <w:p w14:paraId="1C8A2FD5" w14:textId="77777777" w:rsidR="00C333B9" w:rsidRDefault="00C333B9" w:rsidP="00284FA6">
      <w:pPr>
        <w:tabs>
          <w:tab w:val="left" w:pos="3804"/>
        </w:tabs>
      </w:pPr>
    </w:p>
    <w:p w14:paraId="185F2C5A" w14:textId="77777777" w:rsidR="00C333B9" w:rsidRDefault="00C333B9" w:rsidP="00284FA6">
      <w:pPr>
        <w:tabs>
          <w:tab w:val="left" w:pos="3804"/>
        </w:tabs>
      </w:pPr>
    </w:p>
    <w:p w14:paraId="155332F7" w14:textId="77777777" w:rsidR="00C333B9" w:rsidRDefault="00C333B9" w:rsidP="00284FA6">
      <w:pPr>
        <w:tabs>
          <w:tab w:val="left" w:pos="3804"/>
        </w:tabs>
      </w:pPr>
    </w:p>
    <w:p w14:paraId="54D847F1" w14:textId="77777777" w:rsidR="00C333B9" w:rsidRDefault="00C333B9" w:rsidP="00284FA6">
      <w:pPr>
        <w:tabs>
          <w:tab w:val="left" w:pos="3804"/>
        </w:tabs>
      </w:pPr>
    </w:p>
    <w:p w14:paraId="07849D11" w14:textId="77777777" w:rsidR="00C333B9" w:rsidRDefault="00C333B9" w:rsidP="00284FA6">
      <w:pPr>
        <w:tabs>
          <w:tab w:val="left" w:pos="3804"/>
        </w:tabs>
      </w:pPr>
    </w:p>
    <w:p w14:paraId="26EF2AE0" w14:textId="77777777" w:rsidR="00C333B9" w:rsidRDefault="00C333B9" w:rsidP="00284FA6">
      <w:pPr>
        <w:tabs>
          <w:tab w:val="left" w:pos="3804"/>
        </w:tabs>
      </w:pPr>
    </w:p>
    <w:p w14:paraId="53C42085" w14:textId="77777777" w:rsidR="00C333B9" w:rsidRDefault="00C333B9" w:rsidP="00284FA6">
      <w:pPr>
        <w:tabs>
          <w:tab w:val="left" w:pos="3804"/>
        </w:tabs>
      </w:pPr>
    </w:p>
    <w:p w14:paraId="468D3E14" w14:textId="77777777" w:rsidR="00C333B9" w:rsidRDefault="00C333B9" w:rsidP="00284FA6">
      <w:pPr>
        <w:tabs>
          <w:tab w:val="left" w:pos="3804"/>
        </w:tabs>
      </w:pPr>
    </w:p>
    <w:p w14:paraId="395DCD57" w14:textId="77777777" w:rsidR="00C333B9" w:rsidRDefault="00C333B9" w:rsidP="00284FA6">
      <w:pPr>
        <w:tabs>
          <w:tab w:val="left" w:pos="3804"/>
        </w:tabs>
      </w:pPr>
    </w:p>
    <w:p w14:paraId="09BA8D24" w14:textId="77777777" w:rsidR="00C333B9" w:rsidRDefault="00C333B9" w:rsidP="00284FA6">
      <w:pPr>
        <w:tabs>
          <w:tab w:val="left" w:pos="3804"/>
        </w:tabs>
      </w:pPr>
    </w:p>
    <w:p w14:paraId="311B8328" w14:textId="77777777" w:rsidR="00C333B9" w:rsidRDefault="00C333B9" w:rsidP="00284FA6">
      <w:pPr>
        <w:tabs>
          <w:tab w:val="left" w:pos="3804"/>
        </w:tabs>
      </w:pPr>
    </w:p>
    <w:p w14:paraId="54F0483D" w14:textId="77777777" w:rsidR="00C333B9" w:rsidRDefault="00C333B9" w:rsidP="00284FA6">
      <w:pPr>
        <w:tabs>
          <w:tab w:val="left" w:pos="3804"/>
        </w:tabs>
      </w:pPr>
    </w:p>
    <w:p w14:paraId="06070339" w14:textId="77777777" w:rsidR="00C333B9" w:rsidRDefault="00C333B9" w:rsidP="00284FA6">
      <w:pPr>
        <w:tabs>
          <w:tab w:val="left" w:pos="3804"/>
        </w:tabs>
      </w:pPr>
    </w:p>
    <w:p w14:paraId="40C2E636" w14:textId="77777777" w:rsidR="00C333B9" w:rsidRDefault="00C333B9" w:rsidP="00284FA6">
      <w:pPr>
        <w:tabs>
          <w:tab w:val="left" w:pos="3804"/>
        </w:tabs>
      </w:pPr>
    </w:p>
    <w:p w14:paraId="6118A26B" w14:textId="77777777" w:rsidR="00C333B9" w:rsidRDefault="00C333B9" w:rsidP="00284FA6">
      <w:pPr>
        <w:tabs>
          <w:tab w:val="left" w:pos="3804"/>
        </w:tabs>
      </w:pPr>
    </w:p>
    <w:p w14:paraId="0D75E67E" w14:textId="77777777" w:rsidR="00C333B9" w:rsidRDefault="00C333B9" w:rsidP="00284FA6">
      <w:pPr>
        <w:tabs>
          <w:tab w:val="left" w:pos="3804"/>
        </w:tabs>
      </w:pPr>
    </w:p>
    <w:p w14:paraId="5C749B44" w14:textId="77777777" w:rsidR="00C333B9" w:rsidRDefault="00C333B9" w:rsidP="00284FA6">
      <w:pPr>
        <w:tabs>
          <w:tab w:val="left" w:pos="3804"/>
        </w:tabs>
      </w:pPr>
    </w:p>
    <w:p w14:paraId="31B0F2E4" w14:textId="77777777" w:rsidR="00C333B9" w:rsidRDefault="00C333B9" w:rsidP="00284FA6">
      <w:pPr>
        <w:tabs>
          <w:tab w:val="left" w:pos="3804"/>
        </w:tabs>
      </w:pPr>
    </w:p>
    <w:p w14:paraId="2B11ABCC" w14:textId="77777777" w:rsidR="00C333B9" w:rsidRDefault="00C333B9" w:rsidP="00284FA6">
      <w:pPr>
        <w:tabs>
          <w:tab w:val="left" w:pos="3804"/>
        </w:tabs>
      </w:pPr>
    </w:p>
    <w:p w14:paraId="580696DA" w14:textId="77777777" w:rsidR="00C333B9" w:rsidRDefault="00C333B9" w:rsidP="00284FA6">
      <w:pPr>
        <w:tabs>
          <w:tab w:val="left" w:pos="3804"/>
        </w:tabs>
      </w:pPr>
    </w:p>
    <w:p w14:paraId="21B4F122" w14:textId="77777777" w:rsidR="00C333B9" w:rsidRDefault="00C333B9" w:rsidP="00284FA6">
      <w:pPr>
        <w:tabs>
          <w:tab w:val="left" w:pos="3804"/>
        </w:tabs>
      </w:pPr>
    </w:p>
    <w:p w14:paraId="70E60D22" w14:textId="77777777" w:rsidR="00C333B9" w:rsidRDefault="00C333B9" w:rsidP="00284FA6">
      <w:pPr>
        <w:tabs>
          <w:tab w:val="left" w:pos="3804"/>
        </w:tabs>
      </w:pPr>
    </w:p>
    <w:p w14:paraId="4DC35A40" w14:textId="77777777" w:rsidR="00C333B9" w:rsidRDefault="00C333B9" w:rsidP="00284FA6">
      <w:pPr>
        <w:tabs>
          <w:tab w:val="left" w:pos="3804"/>
        </w:tabs>
      </w:pPr>
    </w:p>
    <w:p w14:paraId="332A6E0A" w14:textId="77777777" w:rsidR="00C333B9" w:rsidRDefault="00C333B9" w:rsidP="00284FA6">
      <w:pPr>
        <w:tabs>
          <w:tab w:val="left" w:pos="3804"/>
        </w:tabs>
      </w:pPr>
    </w:p>
    <w:p w14:paraId="20CCD53F" w14:textId="77777777" w:rsidR="00C333B9" w:rsidRDefault="00C333B9" w:rsidP="00284FA6">
      <w:pPr>
        <w:tabs>
          <w:tab w:val="left" w:pos="3804"/>
        </w:tabs>
      </w:pPr>
    </w:p>
    <w:p w14:paraId="214FC9EC" w14:textId="77777777" w:rsidR="00C333B9" w:rsidRDefault="00C333B9" w:rsidP="00284FA6">
      <w:pPr>
        <w:tabs>
          <w:tab w:val="left" w:pos="3804"/>
        </w:tabs>
      </w:pPr>
    </w:p>
    <w:p w14:paraId="29452BCD" w14:textId="77777777" w:rsidR="00C333B9" w:rsidRDefault="00C333B9" w:rsidP="00284FA6">
      <w:pPr>
        <w:tabs>
          <w:tab w:val="left" w:pos="3804"/>
        </w:tabs>
      </w:pPr>
    </w:p>
    <w:p w14:paraId="7C33F7ED" w14:textId="77777777" w:rsidR="00C333B9" w:rsidRDefault="00C333B9" w:rsidP="00284FA6">
      <w:pPr>
        <w:tabs>
          <w:tab w:val="left" w:pos="3804"/>
        </w:tabs>
      </w:pPr>
    </w:p>
    <w:p w14:paraId="570E6609" w14:textId="77777777" w:rsidR="00C333B9" w:rsidRDefault="00C333B9" w:rsidP="00284FA6">
      <w:pPr>
        <w:tabs>
          <w:tab w:val="left" w:pos="3804"/>
        </w:tabs>
      </w:pPr>
    </w:p>
    <w:p w14:paraId="1F6AAC3A" w14:textId="77777777" w:rsidR="00C333B9" w:rsidRDefault="00C333B9" w:rsidP="00284FA6">
      <w:pPr>
        <w:tabs>
          <w:tab w:val="left" w:pos="3804"/>
        </w:tabs>
      </w:pPr>
    </w:p>
    <w:p w14:paraId="6105CF4D" w14:textId="77777777" w:rsidR="00C333B9" w:rsidRDefault="00C333B9" w:rsidP="00284FA6">
      <w:pPr>
        <w:tabs>
          <w:tab w:val="left" w:pos="3804"/>
        </w:tabs>
      </w:pPr>
    </w:p>
    <w:p w14:paraId="7E32CC28" w14:textId="77777777" w:rsidR="00C333B9" w:rsidRDefault="00C333B9" w:rsidP="00284FA6">
      <w:pPr>
        <w:tabs>
          <w:tab w:val="left" w:pos="3804"/>
        </w:tabs>
      </w:pPr>
    </w:p>
    <w:p w14:paraId="0C9AB78C" w14:textId="77777777" w:rsidR="00C333B9" w:rsidRDefault="00C333B9" w:rsidP="00284FA6">
      <w:pPr>
        <w:tabs>
          <w:tab w:val="left" w:pos="3804"/>
        </w:tabs>
      </w:pPr>
    </w:p>
    <w:p w14:paraId="200EBF46" w14:textId="77777777" w:rsidR="00C333B9" w:rsidRDefault="00C333B9" w:rsidP="00284FA6">
      <w:pPr>
        <w:tabs>
          <w:tab w:val="left" w:pos="3804"/>
        </w:tabs>
      </w:pPr>
    </w:p>
    <w:p w14:paraId="7843C40C" w14:textId="77777777" w:rsidR="00C333B9" w:rsidRDefault="00C333B9" w:rsidP="00284FA6">
      <w:pPr>
        <w:tabs>
          <w:tab w:val="left" w:pos="3804"/>
        </w:tabs>
      </w:pPr>
    </w:p>
    <w:p w14:paraId="5120F82A" w14:textId="77777777" w:rsidR="00C333B9" w:rsidRDefault="00C333B9" w:rsidP="00284FA6">
      <w:pPr>
        <w:tabs>
          <w:tab w:val="left" w:pos="3804"/>
        </w:tabs>
      </w:pPr>
    </w:p>
    <w:p w14:paraId="5BB14BEA" w14:textId="77777777" w:rsidR="00C333B9" w:rsidRDefault="00C333B9" w:rsidP="00284FA6">
      <w:pPr>
        <w:tabs>
          <w:tab w:val="left" w:pos="3804"/>
        </w:tabs>
      </w:pPr>
    </w:p>
    <w:p w14:paraId="72BE5AA7" w14:textId="77777777" w:rsidR="00C333B9" w:rsidRDefault="00C333B9" w:rsidP="00284FA6">
      <w:pPr>
        <w:tabs>
          <w:tab w:val="left" w:pos="3804"/>
        </w:tabs>
      </w:pPr>
    </w:p>
    <w:p w14:paraId="6114286A" w14:textId="77777777" w:rsidR="00C333B9" w:rsidRDefault="00C333B9" w:rsidP="00284FA6">
      <w:pPr>
        <w:tabs>
          <w:tab w:val="left" w:pos="3804"/>
        </w:tabs>
      </w:pPr>
    </w:p>
    <w:p w14:paraId="2DAADB07" w14:textId="77777777" w:rsidR="00C333B9" w:rsidRDefault="00C333B9" w:rsidP="00284FA6">
      <w:pPr>
        <w:tabs>
          <w:tab w:val="left" w:pos="3804"/>
        </w:tabs>
      </w:pPr>
    </w:p>
    <w:p w14:paraId="60CDFD0B" w14:textId="77777777" w:rsidR="00C333B9" w:rsidRDefault="00C333B9" w:rsidP="00284FA6">
      <w:pPr>
        <w:tabs>
          <w:tab w:val="left" w:pos="3804"/>
        </w:tabs>
      </w:pPr>
    </w:p>
    <w:p w14:paraId="701A3C8A" w14:textId="77777777" w:rsidR="00C333B9" w:rsidRDefault="00C333B9" w:rsidP="00284FA6">
      <w:pPr>
        <w:tabs>
          <w:tab w:val="left" w:pos="3804"/>
        </w:tabs>
      </w:pPr>
    </w:p>
    <w:p w14:paraId="1AF57F1A" w14:textId="77777777" w:rsidR="00C333B9" w:rsidRDefault="00C333B9" w:rsidP="00284FA6">
      <w:pPr>
        <w:tabs>
          <w:tab w:val="left" w:pos="3804"/>
        </w:tabs>
      </w:pPr>
    </w:p>
    <w:p w14:paraId="11BB395E" w14:textId="77777777" w:rsidR="00C333B9" w:rsidRDefault="00C333B9" w:rsidP="00284FA6">
      <w:pPr>
        <w:tabs>
          <w:tab w:val="left" w:pos="3804"/>
        </w:tabs>
      </w:pPr>
    </w:p>
    <w:p w14:paraId="18A27F1F" w14:textId="77777777" w:rsidR="00C333B9" w:rsidRDefault="00C333B9" w:rsidP="00284FA6">
      <w:pPr>
        <w:tabs>
          <w:tab w:val="left" w:pos="3804"/>
        </w:tabs>
      </w:pPr>
    </w:p>
    <w:p w14:paraId="142C6FD8" w14:textId="77777777" w:rsidR="00C333B9" w:rsidRDefault="00C333B9" w:rsidP="00284FA6">
      <w:pPr>
        <w:tabs>
          <w:tab w:val="left" w:pos="3804"/>
        </w:tabs>
      </w:pPr>
    </w:p>
    <w:p w14:paraId="216DC3C5" w14:textId="77777777" w:rsidR="00C333B9" w:rsidRDefault="00C333B9" w:rsidP="00284FA6">
      <w:pPr>
        <w:tabs>
          <w:tab w:val="left" w:pos="3804"/>
        </w:tabs>
      </w:pPr>
    </w:p>
    <w:p w14:paraId="03E35D75" w14:textId="77777777" w:rsidR="00C333B9" w:rsidRDefault="00C333B9" w:rsidP="00284FA6">
      <w:pPr>
        <w:tabs>
          <w:tab w:val="left" w:pos="3804"/>
        </w:tabs>
      </w:pPr>
    </w:p>
    <w:p w14:paraId="3B3FE3D6" w14:textId="77777777" w:rsidR="00C333B9" w:rsidRDefault="00C333B9" w:rsidP="00284FA6">
      <w:pPr>
        <w:tabs>
          <w:tab w:val="left" w:pos="3804"/>
        </w:tabs>
      </w:pPr>
    </w:p>
    <w:p w14:paraId="2E8788CC" w14:textId="77777777" w:rsidR="00C333B9" w:rsidRDefault="00C333B9" w:rsidP="00284FA6">
      <w:pPr>
        <w:tabs>
          <w:tab w:val="left" w:pos="3804"/>
        </w:tabs>
      </w:pPr>
    </w:p>
    <w:p w14:paraId="7BE7403B" w14:textId="77777777" w:rsidR="00C333B9" w:rsidRDefault="00C333B9" w:rsidP="00284FA6">
      <w:pPr>
        <w:tabs>
          <w:tab w:val="left" w:pos="3804"/>
        </w:tabs>
      </w:pPr>
    </w:p>
    <w:p w14:paraId="7145CBC0" w14:textId="77777777" w:rsidR="00C333B9" w:rsidRDefault="00C333B9" w:rsidP="00284FA6">
      <w:pPr>
        <w:tabs>
          <w:tab w:val="left" w:pos="3804"/>
        </w:tabs>
      </w:pPr>
    </w:p>
    <w:p w14:paraId="18AED1BC" w14:textId="77777777" w:rsidR="00C333B9" w:rsidRDefault="00C333B9" w:rsidP="00284FA6">
      <w:pPr>
        <w:tabs>
          <w:tab w:val="left" w:pos="3804"/>
        </w:tabs>
      </w:pPr>
    </w:p>
    <w:p w14:paraId="6C6A258E" w14:textId="77777777" w:rsidR="00C333B9" w:rsidRDefault="00C333B9" w:rsidP="00284FA6">
      <w:pPr>
        <w:tabs>
          <w:tab w:val="left" w:pos="3804"/>
        </w:tabs>
      </w:pPr>
    </w:p>
    <w:p w14:paraId="21027AE6" w14:textId="77777777" w:rsidR="00C333B9" w:rsidRDefault="00C333B9" w:rsidP="00284FA6">
      <w:pPr>
        <w:tabs>
          <w:tab w:val="left" w:pos="3804"/>
        </w:tabs>
      </w:pPr>
    </w:p>
    <w:p w14:paraId="42E972CF" w14:textId="77777777" w:rsidR="00C333B9" w:rsidRDefault="00C333B9" w:rsidP="00284FA6">
      <w:pPr>
        <w:tabs>
          <w:tab w:val="left" w:pos="3804"/>
        </w:tabs>
      </w:pPr>
    </w:p>
    <w:p w14:paraId="6C22A699" w14:textId="77777777" w:rsidR="00C333B9" w:rsidRDefault="00C333B9" w:rsidP="00284FA6">
      <w:pPr>
        <w:tabs>
          <w:tab w:val="left" w:pos="3804"/>
        </w:tabs>
      </w:pPr>
    </w:p>
    <w:p w14:paraId="1F6AFF53" w14:textId="77777777" w:rsidR="00C333B9" w:rsidRDefault="00C333B9" w:rsidP="00284FA6">
      <w:pPr>
        <w:tabs>
          <w:tab w:val="left" w:pos="3804"/>
        </w:tabs>
      </w:pPr>
    </w:p>
    <w:p w14:paraId="1AEE66F2" w14:textId="77777777" w:rsidR="00C333B9" w:rsidRDefault="00C333B9" w:rsidP="00284FA6">
      <w:pPr>
        <w:tabs>
          <w:tab w:val="left" w:pos="3804"/>
        </w:tabs>
      </w:pPr>
    </w:p>
    <w:p w14:paraId="0147FC4A" w14:textId="77777777" w:rsidR="00C333B9" w:rsidRDefault="00C333B9" w:rsidP="00284FA6">
      <w:pPr>
        <w:tabs>
          <w:tab w:val="left" w:pos="3804"/>
        </w:tabs>
      </w:pPr>
    </w:p>
    <w:p w14:paraId="23C20AD1" w14:textId="77777777" w:rsidR="00C333B9" w:rsidRDefault="00C333B9" w:rsidP="00284FA6">
      <w:pPr>
        <w:tabs>
          <w:tab w:val="left" w:pos="3804"/>
        </w:tabs>
      </w:pPr>
    </w:p>
    <w:p w14:paraId="4D99ABD5" w14:textId="77777777" w:rsidR="00C333B9" w:rsidRDefault="00C333B9" w:rsidP="00284FA6">
      <w:pPr>
        <w:tabs>
          <w:tab w:val="left" w:pos="3804"/>
        </w:tabs>
      </w:pPr>
    </w:p>
    <w:p w14:paraId="142F9905" w14:textId="77777777" w:rsidR="00C333B9" w:rsidRDefault="00C333B9" w:rsidP="00284FA6">
      <w:pPr>
        <w:tabs>
          <w:tab w:val="left" w:pos="3804"/>
        </w:tabs>
      </w:pPr>
    </w:p>
    <w:p w14:paraId="14F6192D" w14:textId="77777777" w:rsidR="00C333B9" w:rsidRDefault="00C333B9" w:rsidP="00284FA6">
      <w:pPr>
        <w:tabs>
          <w:tab w:val="left" w:pos="3804"/>
        </w:tabs>
      </w:pPr>
    </w:p>
    <w:p w14:paraId="224F1734" w14:textId="77777777" w:rsidR="00C333B9" w:rsidRDefault="00C333B9" w:rsidP="00284FA6">
      <w:pPr>
        <w:tabs>
          <w:tab w:val="left" w:pos="3804"/>
        </w:tabs>
      </w:pPr>
    </w:p>
    <w:p w14:paraId="7E81E133" w14:textId="77777777" w:rsidR="00C333B9" w:rsidRDefault="00C333B9" w:rsidP="00284FA6">
      <w:pPr>
        <w:tabs>
          <w:tab w:val="left" w:pos="3804"/>
        </w:tabs>
      </w:pPr>
    </w:p>
    <w:p w14:paraId="15065810" w14:textId="77777777" w:rsidR="00C333B9" w:rsidRDefault="00C333B9" w:rsidP="00284FA6">
      <w:pPr>
        <w:tabs>
          <w:tab w:val="left" w:pos="3804"/>
        </w:tabs>
      </w:pPr>
    </w:p>
    <w:p w14:paraId="0A2288AF" w14:textId="77777777" w:rsidR="00C333B9" w:rsidRDefault="00C333B9" w:rsidP="00284FA6">
      <w:pPr>
        <w:tabs>
          <w:tab w:val="left" w:pos="3804"/>
        </w:tabs>
      </w:pPr>
    </w:p>
    <w:p w14:paraId="293F1868" w14:textId="77777777" w:rsidR="00C333B9" w:rsidRDefault="00C333B9" w:rsidP="00284FA6">
      <w:pPr>
        <w:tabs>
          <w:tab w:val="left" w:pos="3804"/>
        </w:tabs>
      </w:pPr>
    </w:p>
    <w:p w14:paraId="0AEFFF0D" w14:textId="77777777" w:rsidR="00C333B9" w:rsidRDefault="00C333B9" w:rsidP="00284FA6">
      <w:pPr>
        <w:tabs>
          <w:tab w:val="left" w:pos="3804"/>
        </w:tabs>
      </w:pPr>
    </w:p>
    <w:p w14:paraId="237AB2AA" w14:textId="77777777" w:rsidR="00C333B9" w:rsidRDefault="00C333B9" w:rsidP="00284FA6">
      <w:pPr>
        <w:tabs>
          <w:tab w:val="left" w:pos="3804"/>
        </w:tabs>
      </w:pPr>
    </w:p>
    <w:p w14:paraId="668C2EFA" w14:textId="77777777" w:rsidR="00C333B9" w:rsidRDefault="00C333B9" w:rsidP="00284FA6">
      <w:pPr>
        <w:tabs>
          <w:tab w:val="left" w:pos="3804"/>
        </w:tabs>
      </w:pPr>
    </w:p>
    <w:p w14:paraId="4BA06D0B" w14:textId="77777777" w:rsidR="00C333B9" w:rsidRDefault="00C333B9" w:rsidP="00284FA6">
      <w:pPr>
        <w:tabs>
          <w:tab w:val="left" w:pos="3804"/>
        </w:tabs>
      </w:pPr>
    </w:p>
    <w:p w14:paraId="3D0F8084" w14:textId="77777777" w:rsidR="00C333B9" w:rsidRDefault="00C333B9" w:rsidP="00284FA6">
      <w:pPr>
        <w:tabs>
          <w:tab w:val="left" w:pos="3804"/>
        </w:tabs>
      </w:pPr>
    </w:p>
    <w:p w14:paraId="2E8C11F5" w14:textId="77777777" w:rsidR="00C333B9" w:rsidRDefault="00C333B9" w:rsidP="00284FA6">
      <w:pPr>
        <w:tabs>
          <w:tab w:val="left" w:pos="3804"/>
        </w:tabs>
      </w:pPr>
    </w:p>
    <w:p w14:paraId="786E77A9" w14:textId="77777777" w:rsidR="00C333B9" w:rsidRDefault="00C333B9" w:rsidP="00284FA6">
      <w:pPr>
        <w:tabs>
          <w:tab w:val="left" w:pos="3804"/>
        </w:tabs>
      </w:pPr>
    </w:p>
    <w:p w14:paraId="0A2CC10B" w14:textId="77777777" w:rsidR="00C333B9" w:rsidRDefault="00C333B9" w:rsidP="00284FA6">
      <w:pPr>
        <w:tabs>
          <w:tab w:val="left" w:pos="3804"/>
        </w:tabs>
      </w:pPr>
    </w:p>
    <w:p w14:paraId="19EC11F2" w14:textId="77777777" w:rsidR="00C333B9" w:rsidRDefault="00C333B9" w:rsidP="00284FA6">
      <w:pPr>
        <w:tabs>
          <w:tab w:val="left" w:pos="3804"/>
        </w:tabs>
      </w:pPr>
    </w:p>
    <w:p w14:paraId="1652B584" w14:textId="77777777" w:rsidR="00C333B9" w:rsidRDefault="00C333B9" w:rsidP="00284FA6">
      <w:pPr>
        <w:tabs>
          <w:tab w:val="left" w:pos="3804"/>
        </w:tabs>
      </w:pPr>
    </w:p>
    <w:p w14:paraId="69F0D74D" w14:textId="77777777" w:rsidR="00C333B9" w:rsidRDefault="00C333B9" w:rsidP="00284FA6">
      <w:pPr>
        <w:tabs>
          <w:tab w:val="left" w:pos="3804"/>
        </w:tabs>
      </w:pPr>
    </w:p>
    <w:p w14:paraId="7D9DFD65" w14:textId="77777777" w:rsidR="00C333B9" w:rsidRDefault="00C333B9" w:rsidP="00284FA6">
      <w:pPr>
        <w:tabs>
          <w:tab w:val="left" w:pos="3804"/>
        </w:tabs>
      </w:pPr>
    </w:p>
    <w:p w14:paraId="292B633C" w14:textId="77777777" w:rsidR="00C333B9" w:rsidRDefault="00C333B9" w:rsidP="00284FA6">
      <w:pPr>
        <w:tabs>
          <w:tab w:val="left" w:pos="3804"/>
        </w:tabs>
      </w:pPr>
    </w:p>
    <w:p w14:paraId="63CDA6EF" w14:textId="77777777" w:rsidR="00C333B9" w:rsidRDefault="00C333B9" w:rsidP="00284FA6">
      <w:pPr>
        <w:tabs>
          <w:tab w:val="left" w:pos="3804"/>
        </w:tabs>
      </w:pPr>
    </w:p>
    <w:p w14:paraId="424E69C7" w14:textId="77777777" w:rsidR="00C333B9" w:rsidRDefault="00C333B9" w:rsidP="00284FA6">
      <w:pPr>
        <w:tabs>
          <w:tab w:val="left" w:pos="3804"/>
        </w:tabs>
      </w:pPr>
    </w:p>
    <w:p w14:paraId="18E51A63" w14:textId="77777777" w:rsidR="00C333B9" w:rsidRDefault="00C333B9" w:rsidP="00284FA6">
      <w:pPr>
        <w:tabs>
          <w:tab w:val="left" w:pos="3804"/>
        </w:tabs>
      </w:pPr>
    </w:p>
    <w:p w14:paraId="2505BBFF" w14:textId="77777777" w:rsidR="00C333B9" w:rsidRDefault="00C333B9" w:rsidP="00284FA6">
      <w:pPr>
        <w:tabs>
          <w:tab w:val="left" w:pos="3804"/>
        </w:tabs>
      </w:pPr>
    </w:p>
    <w:p w14:paraId="5CF7BDEA" w14:textId="77777777" w:rsidR="00C333B9" w:rsidRDefault="00C333B9" w:rsidP="00284FA6">
      <w:pPr>
        <w:tabs>
          <w:tab w:val="left" w:pos="3804"/>
        </w:tabs>
      </w:pPr>
    </w:p>
    <w:p w14:paraId="7FDF4331" w14:textId="77777777" w:rsidR="00C333B9" w:rsidRDefault="00C333B9" w:rsidP="00284FA6">
      <w:pPr>
        <w:tabs>
          <w:tab w:val="left" w:pos="3804"/>
        </w:tabs>
      </w:pPr>
    </w:p>
    <w:p w14:paraId="2C9FDDFE" w14:textId="77777777" w:rsidR="00C333B9" w:rsidRDefault="00C333B9" w:rsidP="00284FA6">
      <w:pPr>
        <w:tabs>
          <w:tab w:val="left" w:pos="3804"/>
        </w:tabs>
      </w:pPr>
    </w:p>
    <w:p w14:paraId="7D221AE7" w14:textId="77777777" w:rsidR="00C333B9" w:rsidRDefault="00C333B9" w:rsidP="00284FA6">
      <w:pPr>
        <w:tabs>
          <w:tab w:val="left" w:pos="3804"/>
        </w:tabs>
      </w:pPr>
    </w:p>
    <w:p w14:paraId="600C641B" w14:textId="77777777" w:rsidR="00C333B9" w:rsidRDefault="00C333B9" w:rsidP="00284FA6">
      <w:pPr>
        <w:tabs>
          <w:tab w:val="left" w:pos="3804"/>
        </w:tabs>
      </w:pPr>
    </w:p>
    <w:p w14:paraId="22E5CCA7" w14:textId="77777777" w:rsidR="00C333B9" w:rsidRDefault="00C333B9" w:rsidP="00284FA6">
      <w:pPr>
        <w:tabs>
          <w:tab w:val="left" w:pos="3804"/>
        </w:tabs>
      </w:pPr>
    </w:p>
    <w:p w14:paraId="5688574A" w14:textId="77777777" w:rsidR="00C333B9" w:rsidRDefault="00C333B9" w:rsidP="00284FA6">
      <w:pPr>
        <w:tabs>
          <w:tab w:val="left" w:pos="3804"/>
        </w:tabs>
      </w:pPr>
    </w:p>
    <w:p w14:paraId="04181A7E" w14:textId="77777777" w:rsidR="00C333B9" w:rsidRDefault="00C333B9" w:rsidP="00284FA6">
      <w:pPr>
        <w:tabs>
          <w:tab w:val="left" w:pos="3804"/>
        </w:tabs>
      </w:pPr>
    </w:p>
    <w:p w14:paraId="0EF9C659" w14:textId="77777777" w:rsidR="00C333B9" w:rsidRPr="00284FA6" w:rsidRDefault="00C333B9" w:rsidP="00284FA6">
      <w:pPr>
        <w:tabs>
          <w:tab w:val="left" w:pos="3804"/>
        </w:tabs>
      </w:pPr>
    </w:p>
    <w:sectPr w:rsidR="00C333B9" w:rsidRPr="00284FA6" w:rsidSect="008F0F02">
      <w:headerReference w:type="default" r:id="rId14"/>
      <w:footerReference w:type="even" r:id="rId15"/>
      <w:footerReference w:type="default" r:id="rId16"/>
      <w:pgSz w:w="11907" w:h="16840" w:code="9"/>
      <w:pgMar w:top="2806" w:right="1134" w:bottom="567" w:left="1134" w:header="56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C3AB1" w14:textId="77777777" w:rsidR="008F0F02" w:rsidRDefault="008F0F02">
      <w:r>
        <w:separator/>
      </w:r>
    </w:p>
  </w:endnote>
  <w:endnote w:type="continuationSeparator" w:id="0">
    <w:p w14:paraId="6AEC2174" w14:textId="77777777" w:rsidR="008F0F02" w:rsidRDefault="008F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1CF" w14:textId="77777777" w:rsidR="00C16D65" w:rsidRDefault="00C16D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C45C3" w14:textId="77777777" w:rsidR="004105DD" w:rsidRPr="00FA4185" w:rsidRDefault="004105DD" w:rsidP="00E75943">
    <w:pPr>
      <w:ind w:right="-28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6F80" w14:textId="77777777" w:rsidR="00C16D65" w:rsidRDefault="00C16D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1829" w14:textId="77777777" w:rsidR="004A7F7F" w:rsidRDefault="00214F34" w:rsidP="00A70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E0BAA1" w14:textId="77777777" w:rsidR="004A7F7F" w:rsidRDefault="004A7F7F">
    <w:pPr>
      <w:pStyle w:val="Footer"/>
    </w:pPr>
  </w:p>
  <w:p w14:paraId="3464953F" w14:textId="77777777" w:rsidR="004A7F7F" w:rsidRDefault="004A7F7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7F7D1" w14:textId="77777777" w:rsidR="004A7F7F" w:rsidRDefault="004A7F7F" w:rsidP="00743C9C">
    <w:pPr>
      <w:pStyle w:val="Footer"/>
      <w:jc w:val="right"/>
    </w:pPr>
  </w:p>
  <w:p w14:paraId="0B7AE160" w14:textId="77777777" w:rsidR="004A7F7F" w:rsidRDefault="004A7F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7F9D3" w14:textId="77777777" w:rsidR="008F0F02" w:rsidRDefault="008F0F02">
      <w:r>
        <w:separator/>
      </w:r>
    </w:p>
  </w:footnote>
  <w:footnote w:type="continuationSeparator" w:id="0">
    <w:p w14:paraId="29FB3EB0" w14:textId="77777777" w:rsidR="008F0F02" w:rsidRDefault="008F0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0F1B" w14:textId="77777777" w:rsidR="00C16D65" w:rsidRDefault="00C16D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108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9"/>
      <w:gridCol w:w="477"/>
      <w:gridCol w:w="763"/>
      <w:gridCol w:w="656"/>
      <w:gridCol w:w="775"/>
      <w:gridCol w:w="668"/>
      <w:gridCol w:w="897"/>
      <w:gridCol w:w="723"/>
      <w:gridCol w:w="897"/>
      <w:gridCol w:w="897"/>
      <w:gridCol w:w="2072"/>
    </w:tblGrid>
    <w:tr w:rsidR="00AD0D4E" w:rsidRPr="0050423B" w14:paraId="483FD0DE" w14:textId="77777777" w:rsidTr="00E56BCD">
      <w:trPr>
        <w:cantSplit/>
        <w:trHeight w:val="171"/>
        <w:jc w:val="center"/>
      </w:trPr>
      <w:tc>
        <w:tcPr>
          <w:tcW w:w="1989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14:paraId="121AA8E4" w14:textId="7A9D78CC" w:rsidR="00AD0D4E" w:rsidRPr="00864FD0" w:rsidRDefault="00284FA6" w:rsidP="00864FD0">
          <w:pPr>
            <w:pStyle w:val="Header"/>
            <w:rPr>
              <w:rFonts w:asciiTheme="minorBidi" w:hAnsiTheme="minorBidi" w:cstheme="minorBidi"/>
              <w:bCs/>
              <w:color w:val="000000"/>
              <w:sz w:val="15"/>
              <w:szCs w:val="15"/>
              <w:rtl/>
            </w:rPr>
          </w:pPr>
          <w:r w:rsidRPr="0076301F">
            <w:rPr>
              <w:rFonts w:asciiTheme="minorBidi" w:hAnsiTheme="minorBidi" w:cstheme="minorBidi"/>
              <w:bCs/>
              <w:noProof/>
              <w:color w:val="000000"/>
              <w:sz w:val="15"/>
              <w:szCs w:val="15"/>
            </w:rPr>
            <w:drawing>
              <wp:anchor distT="0" distB="0" distL="114300" distR="114300" simplePos="0" relativeHeight="251682816" behindDoc="1" locked="0" layoutInCell="1" allowOverlap="1" wp14:anchorId="2B0F143B" wp14:editId="7AA312AD">
                <wp:simplePos x="0" y="0"/>
                <wp:positionH relativeFrom="column">
                  <wp:posOffset>449438</wp:posOffset>
                </wp:positionH>
                <wp:positionV relativeFrom="paragraph">
                  <wp:posOffset>814762</wp:posOffset>
                </wp:positionV>
                <wp:extent cx="323547" cy="323547"/>
                <wp:effectExtent l="0" t="0" r="635" b="635"/>
                <wp:wrapNone/>
                <wp:docPr id="1912861490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547" cy="323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8C2B23">
            <w:rPr>
              <w:noProof/>
            </w:rPr>
            <w:drawing>
              <wp:anchor distT="0" distB="0" distL="114300" distR="114300" simplePos="0" relativeHeight="251680768" behindDoc="0" locked="0" layoutInCell="1" allowOverlap="1" wp14:anchorId="2DEE92E2" wp14:editId="5754D161">
                <wp:simplePos x="0" y="0"/>
                <wp:positionH relativeFrom="column">
                  <wp:posOffset>434975</wp:posOffset>
                </wp:positionH>
                <wp:positionV relativeFrom="paragraph">
                  <wp:posOffset>519430</wp:posOffset>
                </wp:positionV>
                <wp:extent cx="311785" cy="157480"/>
                <wp:effectExtent l="0" t="0" r="0" b="0"/>
                <wp:wrapNone/>
                <wp:docPr id="45" name="Picture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7DBA45-1F41-EF12-AECD-BA49A0F24D3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Picture 44">
                          <a:extLst>
                            <a:ext uri="{FF2B5EF4-FFF2-40B4-BE49-F238E27FC236}">
                              <a16:creationId xmlns:a16="http://schemas.microsoft.com/office/drawing/2014/main" id="{CD7DBA45-1F41-EF12-AECD-BA49A0F24D3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785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880B91">
            <w:rPr>
              <w:rFonts w:asciiTheme="majorBidi" w:hAnsiTheme="majorBidi" w:cstheme="majorBidi"/>
              <w:noProof/>
              <w:szCs w:val="16"/>
            </w:rPr>
            <mc:AlternateContent>
              <mc:Choice Requires="wpg">
                <w:drawing>
                  <wp:anchor distT="0" distB="0" distL="114300" distR="114300" simplePos="0" relativeHeight="251676672" behindDoc="0" locked="0" layoutInCell="1" allowOverlap="1" wp14:anchorId="09F24ED5" wp14:editId="5A90C3A1">
                    <wp:simplePos x="0" y="0"/>
                    <wp:positionH relativeFrom="column">
                      <wp:posOffset>281940</wp:posOffset>
                    </wp:positionH>
                    <wp:positionV relativeFrom="paragraph">
                      <wp:posOffset>208280</wp:posOffset>
                    </wp:positionV>
                    <wp:extent cx="632460" cy="257175"/>
                    <wp:effectExtent l="0" t="0" r="0" b="9525"/>
                    <wp:wrapNone/>
                    <wp:docPr id="6" name="Group 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32460" cy="257175"/>
                              <a:chOff x="0" y="0"/>
                              <a:chExt cx="1327785" cy="427355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1815" cy="42735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Picture 12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7478" r="1217" b="23345"/>
                              <a:stretch/>
                            </pic:blipFill>
                            <pic:spPr>
                              <a:xfrm>
                                <a:off x="762000" y="25400"/>
                                <a:ext cx="565785" cy="347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1D45F36" id="Group 6" o:spid="_x0000_s1026" style="position:absolute;margin-left:22.2pt;margin-top:16.4pt;width:49.8pt;height:20.25pt;z-index:251676672;mso-width-relative:margin;mso-height-relative:margin" coordsize="13277,4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style="position:absolute;width:5518;height:4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">
                      <v:imagedata r:id="rId5" o:title=""/>
                    </v:shape>
                    <v:shape id="Picture 127" o:spid="_x0000_s1028" type="#_x0000_t75" style="position:absolute;left:7620;top:254;width:5657;height:3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">
                      <v:imagedata r:id="rId6" o:title="" croptop="18008f" cropbottom="15299f" cropright="798f"/>
                    </v:shape>
                  </v:group>
                </w:pict>
              </mc:Fallback>
            </mc:AlternateContent>
          </w:r>
          <w:r w:rsidR="00AD0D4E" w:rsidRPr="00864FD0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 xml:space="preserve">CONTRACTOR </w:t>
          </w:r>
        </w:p>
      </w:tc>
      <w:tc>
        <w:tcPr>
          <w:tcW w:w="6753" w:type="dxa"/>
          <w:gridSpan w:val="9"/>
          <w:vMerge w:val="restart"/>
          <w:tcBorders>
            <w:top w:val="single" w:sz="12" w:space="0" w:color="auto"/>
          </w:tcBorders>
          <w:vAlign w:val="center"/>
        </w:tcPr>
        <w:p w14:paraId="23CDFD63" w14:textId="77777777" w:rsidR="00880B91" w:rsidRPr="00880B91" w:rsidRDefault="00880B91" w:rsidP="00880B91">
          <w:pPr>
            <w:jc w:val="center"/>
            <w:rPr>
              <w:rFonts w:ascii="Garamond" w:hAnsi="Garamond" w:cstheme="majorBidi"/>
              <w:b/>
              <w:bCs/>
              <w:sz w:val="32"/>
              <w:szCs w:val="32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 xml:space="preserve">Development Plan of 28 Reservoirs </w:t>
          </w:r>
        </w:p>
        <w:p w14:paraId="307E73AE" w14:textId="77777777" w:rsidR="00AD0D4E" w:rsidRPr="00880B91" w:rsidRDefault="00880B91" w:rsidP="00880B91">
          <w:pPr>
            <w:bidi/>
            <w:jc w:val="center"/>
            <w:rPr>
              <w:rFonts w:asciiTheme="minorBidi" w:hAnsiTheme="minorBidi" w:cstheme="minorBidi"/>
              <w:b/>
              <w:bCs/>
              <w:sz w:val="32"/>
              <w:szCs w:val="32"/>
              <w:lang w:bidi="fa-IR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>/ BIBI HAKIMEH Oilfield (EPC)</w:t>
          </w:r>
        </w:p>
        <w:p w14:paraId="7E289896" w14:textId="77777777" w:rsidR="00AD0D4E" w:rsidRPr="004105DD" w:rsidRDefault="00AD0D4E" w:rsidP="00B746AE">
          <w:pPr>
            <w:bidi/>
            <w:jc w:val="center"/>
            <w:rPr>
              <w:rFonts w:asciiTheme="minorBidi" w:hAnsiTheme="minorBidi" w:cstheme="minorBidi"/>
              <w:b/>
              <w:bCs/>
              <w:sz w:val="24"/>
              <w:lang w:bidi="fa-IR"/>
            </w:rPr>
          </w:pPr>
        </w:p>
      </w:tc>
      <w:tc>
        <w:tcPr>
          <w:tcW w:w="2072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14:paraId="7672A7CA" w14:textId="77777777" w:rsidR="00AD0D4E" w:rsidRPr="005C05FB" w:rsidRDefault="00AD0D4E" w:rsidP="00864FD0">
          <w:pPr>
            <w:pStyle w:val="Header"/>
            <w:rPr>
              <w:rFonts w:asciiTheme="minorBidi" w:hAnsiTheme="minorBidi" w:cstheme="minorBidi"/>
              <w:color w:val="000000"/>
              <w:sz w:val="8"/>
              <w:szCs w:val="8"/>
              <w:lang w:bidi="fa-IR"/>
            </w:rPr>
          </w:pPr>
          <w:r w:rsidRPr="005C05FB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>CLIENT:</w:t>
          </w:r>
        </w:p>
        <w:p w14:paraId="279BEB31" w14:textId="77777777" w:rsidR="00AD0D4E" w:rsidRDefault="00AD0D4E" w:rsidP="00864FD0">
          <w:pPr>
            <w:pStyle w:val="Header"/>
            <w:ind w:firstLine="113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239A858D" w14:textId="77777777" w:rsidR="00AD0D4E" w:rsidRPr="0050423B" w:rsidRDefault="00AD0D4E" w:rsidP="00864FD0">
          <w:pPr>
            <w:pStyle w:val="Header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7A024863" w14:textId="77777777" w:rsidR="00AD0D4E" w:rsidRDefault="00AD0D4E" w:rsidP="00864FD0">
          <w:pPr>
            <w:jc w:val="center"/>
          </w:pPr>
          <w:r w:rsidRPr="0050423B">
            <w:rPr>
              <w:rFonts w:asciiTheme="majorBidi" w:hAnsiTheme="majorBidi" w:cs="B Nazanin"/>
              <w:noProof/>
              <w:color w:val="000000"/>
              <w:sz w:val="8"/>
              <w:szCs w:val="8"/>
            </w:rPr>
            <w:drawing>
              <wp:inline distT="0" distB="0" distL="0" distR="0" wp14:anchorId="61D2F505" wp14:editId="750EB1E1">
                <wp:extent cx="890544" cy="652006"/>
                <wp:effectExtent l="0" t="0" r="5080" b="0"/>
                <wp:docPr id="1" name="Picture 2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4905" cy="6771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49FF9D2" w14:textId="77777777" w:rsidR="00AD0D4E" w:rsidRPr="005C05FB" w:rsidRDefault="00AD0D4E" w:rsidP="00864FD0">
          <w:pPr>
            <w:spacing w:before="40"/>
            <w:rPr>
              <w:rFonts w:asciiTheme="majorBidi" w:hAnsiTheme="majorBidi" w:cs="B Nazanin"/>
              <w:b/>
              <w:color w:val="000000"/>
              <w:sz w:val="16"/>
              <w:szCs w:val="16"/>
            </w:rPr>
          </w:pP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   </w:t>
          </w:r>
          <w:r w:rsidR="0035409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</w:t>
          </w: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</w:t>
          </w:r>
          <w:r w:rsidRPr="0050423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>NISOC</w:t>
          </w:r>
        </w:p>
      </w:tc>
    </w:tr>
    <w:tr w:rsidR="00AD0D4E" w:rsidRPr="0050423B" w14:paraId="2FD1859C" w14:textId="77777777" w:rsidTr="00E56BCD">
      <w:trPr>
        <w:cantSplit/>
        <w:trHeight w:val="361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533CBDD9" w14:textId="77777777" w:rsidR="00AD0D4E" w:rsidRPr="0050423B" w:rsidRDefault="00AD0D4E" w:rsidP="00864FD0">
          <w:pPr>
            <w:pStyle w:val="Header"/>
            <w:jc w:val="center"/>
            <w:rPr>
              <w:rFonts w:asciiTheme="majorBidi" w:hAnsiTheme="majorBidi" w:cs="B Nazanin"/>
              <w:color w:val="000000"/>
              <w:sz w:val="8"/>
              <w:szCs w:val="8"/>
              <w:rtl/>
              <w:lang w:bidi="fa-IR"/>
            </w:rPr>
          </w:pPr>
        </w:p>
      </w:tc>
      <w:tc>
        <w:tcPr>
          <w:tcW w:w="6753" w:type="dxa"/>
          <w:gridSpan w:val="9"/>
          <w:vMerge/>
        </w:tcPr>
        <w:p w14:paraId="5C4C0892" w14:textId="77777777" w:rsidR="00AD0D4E" w:rsidRPr="0050423B" w:rsidRDefault="00AD0D4E" w:rsidP="00864FD0">
          <w:pPr>
            <w:pStyle w:val="Header"/>
            <w:jc w:val="center"/>
            <w:rPr>
              <w:rFonts w:asciiTheme="majorBidi" w:hAnsiTheme="majorBidi" w:cs="B Nazanin"/>
              <w:b w:val="0"/>
              <w:bCs/>
              <w:sz w:val="22"/>
              <w:szCs w:val="22"/>
              <w:lang w:bidi="fa-IR"/>
            </w:rPr>
          </w:pPr>
        </w:p>
      </w:tc>
      <w:tc>
        <w:tcPr>
          <w:tcW w:w="2072" w:type="dxa"/>
          <w:tcBorders>
            <w:top w:val="nil"/>
            <w:right w:val="single" w:sz="12" w:space="0" w:color="auto"/>
          </w:tcBorders>
          <w:vAlign w:val="center"/>
        </w:tcPr>
        <w:p w14:paraId="6BF1A19A" w14:textId="77777777" w:rsidR="00AD0D4E" w:rsidRPr="0050423B" w:rsidRDefault="00AD0D4E" w:rsidP="00864FD0">
          <w:pPr>
            <w:pStyle w:val="Header"/>
            <w:rPr>
              <w:rFonts w:asciiTheme="majorBidi" w:hAnsiTheme="majorBidi" w:cs="B Nazanin"/>
              <w:noProof/>
              <w:rtl/>
            </w:rPr>
          </w:pPr>
        </w:p>
      </w:tc>
    </w:tr>
    <w:tr w:rsidR="00E56BCD" w:rsidRPr="0050423B" w14:paraId="4A1CDA19" w14:textId="77777777" w:rsidTr="00E56BCD">
      <w:trPr>
        <w:cantSplit/>
        <w:trHeight w:val="153"/>
        <w:jc w:val="center"/>
      </w:trPr>
      <w:tc>
        <w:tcPr>
          <w:tcW w:w="1989" w:type="dxa"/>
          <w:vMerge w:val="restart"/>
          <w:tcBorders>
            <w:left w:val="single" w:sz="12" w:space="0" w:color="auto"/>
          </w:tcBorders>
          <w:vAlign w:val="center"/>
        </w:tcPr>
        <w:p w14:paraId="13FF8478" w14:textId="77777777" w:rsidR="00E56BCD" w:rsidRPr="00BF3AE5" w:rsidRDefault="00E56BCD" w:rsidP="00864FD0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  <w:rtl/>
            </w:rPr>
          </w:pP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Page No. : 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begin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instrText xml:space="preserve"> PAGE </w:instrTex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separate"/>
          </w:r>
          <w:r w:rsidR="00821ABF">
            <w:rPr>
              <w:rFonts w:asciiTheme="minorBidi" w:hAnsiTheme="minorBidi" w:cstheme="minorBidi"/>
              <w:bCs/>
              <w:noProof/>
              <w:color w:val="000000"/>
              <w:sz w:val="18"/>
              <w:szCs w:val="18"/>
            </w:rPr>
            <w:t>3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end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>of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begin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instrText xml:space="preserve"> NUMPAGES  </w:instrTex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separate"/>
          </w:r>
          <w:r w:rsidR="00821ABF">
            <w:rPr>
              <w:rFonts w:asciiTheme="minorBidi" w:hAnsiTheme="minorBidi" w:cstheme="minorBidi"/>
              <w:bCs/>
              <w:noProof/>
              <w:color w:val="000000"/>
              <w:sz w:val="18"/>
              <w:szCs w:val="18"/>
            </w:rPr>
            <w:t>5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end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</w:p>
      </w:tc>
      <w:tc>
        <w:tcPr>
          <w:tcW w:w="6753" w:type="dxa"/>
          <w:gridSpan w:val="9"/>
        </w:tcPr>
        <w:p w14:paraId="4C89BE6B" w14:textId="1ACF2F2D" w:rsidR="00E56BCD" w:rsidRPr="00F813EB" w:rsidRDefault="00E56BCD" w:rsidP="00864FD0">
          <w:pPr>
            <w:pStyle w:val="Header"/>
            <w:rPr>
              <w:rFonts w:asciiTheme="majorBidi" w:hAnsiTheme="majorBidi" w:cs="B Nazanin"/>
              <w:b w:val="0"/>
              <w:bCs/>
              <w:color w:val="000000"/>
              <w:szCs w:val="16"/>
              <w:lang w:bidi="fa-IR"/>
            </w:rPr>
          </w:pPr>
          <w:r>
            <w:rPr>
              <w:b w:val="0"/>
              <w:bCs/>
              <w:szCs w:val="16"/>
            </w:rPr>
            <w:t>Document Title</w:t>
          </w:r>
          <w:r w:rsidR="00C16D65" w:rsidRPr="00C16D65">
            <w:rPr>
              <w:b w:val="0"/>
              <w:bCs/>
              <w:sz w:val="12"/>
              <w:szCs w:val="12"/>
            </w:rPr>
            <w:t xml:space="preserve">: </w:t>
          </w:r>
          <w:r w:rsidR="00C16D65" w:rsidRPr="00C71F07">
            <w:rPr>
              <w:b w:val="0"/>
              <w:bCs/>
              <w:sz w:val="12"/>
              <w:szCs w:val="12"/>
            </w:rPr>
            <w:t>VALVE AN</w:t>
          </w:r>
          <w:r w:rsidR="00C16D65" w:rsidRPr="00C16D65">
            <w:rPr>
              <w:b w:val="0"/>
              <w:bCs/>
              <w:sz w:val="12"/>
              <w:szCs w:val="12"/>
            </w:rPr>
            <w:t xml:space="preserve"> </w:t>
          </w:r>
          <w:r w:rsidR="00C16D65" w:rsidRPr="00C71F07">
            <w:rPr>
              <w:b w:val="0"/>
              <w:bCs/>
              <w:sz w:val="12"/>
              <w:szCs w:val="12"/>
            </w:rPr>
            <w:t>ACTUATOR SIZING INCLUDING NOISE CALCULATION FOR ESD</w:t>
          </w:r>
          <w:r w:rsidR="00C16D65" w:rsidRPr="00C16D65">
            <w:rPr>
              <w:b w:val="0"/>
              <w:bCs/>
              <w:sz w:val="12"/>
              <w:szCs w:val="12"/>
            </w:rPr>
            <w:t xml:space="preserve"> </w:t>
          </w:r>
          <w:r w:rsidR="00C16D65" w:rsidRPr="00C71F07">
            <w:rPr>
              <w:b w:val="0"/>
              <w:bCs/>
              <w:sz w:val="12"/>
              <w:szCs w:val="12"/>
            </w:rPr>
            <w:t>VALVES</w:t>
          </w:r>
        </w:p>
      </w:tc>
      <w:tc>
        <w:tcPr>
          <w:tcW w:w="2072" w:type="dxa"/>
          <w:tcBorders>
            <w:bottom w:val="nil"/>
            <w:right w:val="single" w:sz="12" w:space="0" w:color="auto"/>
          </w:tcBorders>
          <w:vAlign w:val="center"/>
        </w:tcPr>
        <w:p w14:paraId="5B5AEC01" w14:textId="77777777" w:rsidR="00E56BCD" w:rsidRPr="0050423B" w:rsidRDefault="00E56BCD" w:rsidP="00864FD0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Theme="majorBidi" w:hAnsiTheme="majorBidi" w:cs="B Nazanin"/>
              <w:bCs/>
              <w:color w:val="000000"/>
              <w:sz w:val="18"/>
              <w:szCs w:val="18"/>
              <w:lang w:bidi="fa-IR"/>
            </w:rPr>
            <w:t>Project No.:</w:t>
          </w:r>
        </w:p>
      </w:tc>
    </w:tr>
    <w:tr w:rsidR="00AD0D4E" w:rsidRPr="0050423B" w14:paraId="28932EAA" w14:textId="77777777" w:rsidTr="00E56BCD">
      <w:trPr>
        <w:cantSplit/>
        <w:trHeight w:val="385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4FE7D4F6" w14:textId="77777777" w:rsidR="00AD0D4E" w:rsidRPr="0050423B" w:rsidRDefault="00AD0D4E" w:rsidP="00AD0D4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477" w:type="dxa"/>
          <w:vAlign w:val="center"/>
        </w:tcPr>
        <w:p w14:paraId="0BE1C014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Rev.</w:t>
          </w:r>
        </w:p>
      </w:tc>
      <w:tc>
        <w:tcPr>
          <w:tcW w:w="763" w:type="dxa"/>
          <w:vAlign w:val="center"/>
        </w:tcPr>
        <w:p w14:paraId="6E928984" w14:textId="77777777" w:rsidR="00AD0D4E" w:rsidRPr="00871148" w:rsidRDefault="00E52C45" w:rsidP="00E52C45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E52C45">
            <w:rPr>
              <w:bCs/>
              <w:sz w:val="14"/>
              <w:szCs w:val="14"/>
              <w:lang w:eastAsia="en-GB"/>
            </w:rPr>
            <w:t>Sequence</w:t>
          </w:r>
          <w:r w:rsidRPr="00E52C45">
            <w:rPr>
              <w:sz w:val="14"/>
              <w:szCs w:val="14"/>
              <w:lang w:eastAsia="en-GB"/>
            </w:rPr>
            <w:t xml:space="preserve"> </w:t>
          </w:r>
          <w:r w:rsidR="00AD0D4E" w:rsidRPr="00AD0D4E">
            <w:rPr>
              <w:sz w:val="14"/>
              <w:szCs w:val="14"/>
              <w:lang w:eastAsia="en-GB"/>
            </w:rPr>
            <w:t>Number</w:t>
          </w:r>
        </w:p>
      </w:tc>
      <w:tc>
        <w:tcPr>
          <w:tcW w:w="656" w:type="dxa"/>
          <w:vAlign w:val="center"/>
        </w:tcPr>
        <w:p w14:paraId="06B28D62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Type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775" w:type="dxa"/>
          <w:vAlign w:val="center"/>
        </w:tcPr>
        <w:p w14:paraId="0AE6A8F8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Discipline</w:t>
          </w:r>
        </w:p>
      </w:tc>
      <w:tc>
        <w:tcPr>
          <w:tcW w:w="668" w:type="dxa"/>
          <w:vAlign w:val="center"/>
        </w:tcPr>
        <w:p w14:paraId="4DECE6B1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Facility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897" w:type="dxa"/>
          <w:vAlign w:val="center"/>
        </w:tcPr>
        <w:p w14:paraId="145B01C6" w14:textId="77777777" w:rsidR="00AD0D4E" w:rsidRPr="00AD0D4E" w:rsidRDefault="00AD0D4E" w:rsidP="00AD0D4E">
          <w:pPr>
            <w:pStyle w:val="Header"/>
            <w:jc w:val="center"/>
            <w:rPr>
              <w:sz w:val="14"/>
              <w:szCs w:val="14"/>
              <w:lang w:eastAsia="en-GB"/>
            </w:rPr>
          </w:pPr>
          <w:r w:rsidRPr="00AD0D4E">
            <w:rPr>
              <w:sz w:val="14"/>
              <w:szCs w:val="14"/>
              <w:lang w:eastAsia="en-GB"/>
            </w:rPr>
            <w:t>V</w:t>
          </w:r>
          <w:r>
            <w:rPr>
              <w:sz w:val="14"/>
              <w:szCs w:val="14"/>
              <w:lang w:eastAsia="en-GB"/>
            </w:rPr>
            <w:t xml:space="preserve">endor </w:t>
          </w:r>
          <w:r w:rsidRPr="00AD0D4E">
            <w:rPr>
              <w:sz w:val="14"/>
              <w:szCs w:val="14"/>
              <w:lang w:eastAsia="en-GB"/>
            </w:rPr>
            <w:t>Abbreviation</w:t>
          </w:r>
        </w:p>
      </w:tc>
      <w:tc>
        <w:tcPr>
          <w:tcW w:w="723" w:type="dxa"/>
          <w:vAlign w:val="center"/>
        </w:tcPr>
        <w:p w14:paraId="025FCADF" w14:textId="77777777" w:rsidR="00AD0D4E" w:rsidRPr="00AD0D4E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Work Package</w:t>
          </w:r>
        </w:p>
      </w:tc>
      <w:tc>
        <w:tcPr>
          <w:tcW w:w="897" w:type="dxa"/>
          <w:vAlign w:val="center"/>
        </w:tcPr>
        <w:p w14:paraId="2FF67A7F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b w:val="0"/>
              <w:sz w:val="14"/>
              <w:szCs w:val="14"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Project</w:t>
          </w:r>
        </w:p>
        <w:p w14:paraId="1DC6176F" w14:textId="77777777" w:rsidR="00AD0D4E" w:rsidRPr="0050423B" w:rsidRDefault="00AD0D4E" w:rsidP="00AD0D4E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 w:rsidRPr="00871148">
            <w:rPr>
              <w:sz w:val="14"/>
              <w:szCs w:val="14"/>
              <w:lang w:eastAsia="en-GB"/>
            </w:rPr>
            <w:t>Code</w:t>
          </w:r>
        </w:p>
      </w:tc>
      <w:tc>
        <w:tcPr>
          <w:tcW w:w="897" w:type="dxa"/>
          <w:vAlign w:val="center"/>
        </w:tcPr>
        <w:p w14:paraId="537DB7C4" w14:textId="77777777" w:rsidR="00AD0D4E" w:rsidRPr="0050423B" w:rsidRDefault="00AD0D4E" w:rsidP="00DE3601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 xml:space="preserve">Vendor </w:t>
          </w:r>
          <w:r w:rsidR="00DE3601"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D</w:t>
          </w: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ocument</w:t>
          </w:r>
        </w:p>
      </w:tc>
      <w:tc>
        <w:tcPr>
          <w:tcW w:w="2072" w:type="dxa"/>
          <w:vMerge w:val="restart"/>
          <w:tcBorders>
            <w:top w:val="nil"/>
            <w:right w:val="single" w:sz="12" w:space="0" w:color="auto"/>
          </w:tcBorders>
          <w:vAlign w:val="center"/>
        </w:tcPr>
        <w:p w14:paraId="18FFCE1F" w14:textId="77777777" w:rsidR="00AD0D4E" w:rsidRPr="0050423B" w:rsidRDefault="00880B91" w:rsidP="00AD0D4E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Cs w:val="16"/>
              <w:rtl/>
              <w:lang w:bidi="fa-IR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053-073-9189</w:t>
          </w:r>
        </w:p>
      </w:tc>
    </w:tr>
    <w:tr w:rsidR="00AD0D4E" w:rsidRPr="0050423B" w14:paraId="4AD96FE9" w14:textId="77777777" w:rsidTr="00E56BCD">
      <w:trPr>
        <w:cantSplit/>
        <w:trHeight w:val="211"/>
        <w:jc w:val="center"/>
      </w:trPr>
      <w:tc>
        <w:tcPr>
          <w:tcW w:w="1989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3171FA76" w14:textId="77777777" w:rsidR="00AD0D4E" w:rsidRPr="0050423B" w:rsidRDefault="00AD0D4E" w:rsidP="00AD0D4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szCs w:val="16"/>
            </w:rPr>
          </w:pPr>
        </w:p>
      </w:tc>
      <w:tc>
        <w:tcPr>
          <w:tcW w:w="477" w:type="dxa"/>
          <w:tcBorders>
            <w:bottom w:val="single" w:sz="12" w:space="0" w:color="auto"/>
          </w:tcBorders>
          <w:vAlign w:val="center"/>
        </w:tcPr>
        <w:p w14:paraId="7CA25E60" w14:textId="64E92781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763" w:type="dxa"/>
          <w:tcBorders>
            <w:bottom w:val="single" w:sz="12" w:space="0" w:color="auto"/>
          </w:tcBorders>
          <w:vAlign w:val="center"/>
        </w:tcPr>
        <w:p w14:paraId="7C0B7D16" w14:textId="2EECF56B" w:rsidR="00AD0D4E" w:rsidRPr="00871148" w:rsidRDefault="006E397D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2020</w:t>
          </w:r>
        </w:p>
      </w:tc>
      <w:tc>
        <w:tcPr>
          <w:tcW w:w="656" w:type="dxa"/>
          <w:tcBorders>
            <w:bottom w:val="single" w:sz="12" w:space="0" w:color="auto"/>
          </w:tcBorders>
          <w:vAlign w:val="center"/>
        </w:tcPr>
        <w:p w14:paraId="5FCAAAB4" w14:textId="4066769E" w:rsidR="00AD0D4E" w:rsidRPr="00871148" w:rsidRDefault="006E397D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CN</w:t>
          </w:r>
        </w:p>
      </w:tc>
      <w:tc>
        <w:tcPr>
          <w:tcW w:w="775" w:type="dxa"/>
          <w:tcBorders>
            <w:bottom w:val="single" w:sz="12" w:space="0" w:color="auto"/>
          </w:tcBorders>
          <w:vAlign w:val="center"/>
        </w:tcPr>
        <w:p w14:paraId="7D03A303" w14:textId="30C44F61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IN</w:t>
          </w:r>
        </w:p>
      </w:tc>
      <w:tc>
        <w:tcPr>
          <w:tcW w:w="668" w:type="dxa"/>
          <w:tcBorders>
            <w:bottom w:val="single" w:sz="12" w:space="0" w:color="auto"/>
          </w:tcBorders>
          <w:vAlign w:val="center"/>
        </w:tcPr>
        <w:p w14:paraId="0F91B250" w14:textId="375EB5E5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100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6372633A" w14:textId="5AF9BE45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PM</w:t>
          </w:r>
        </w:p>
      </w:tc>
      <w:tc>
        <w:tcPr>
          <w:tcW w:w="723" w:type="dxa"/>
          <w:tcBorders>
            <w:bottom w:val="single" w:sz="12" w:space="0" w:color="auto"/>
          </w:tcBorders>
        </w:tcPr>
        <w:p w14:paraId="3655A2CE" w14:textId="4EE80866" w:rsidR="00AD0D4E" w:rsidRPr="00871148" w:rsidRDefault="00284FA6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0E53808C" w14:textId="77777777" w:rsidR="00AD0D4E" w:rsidRPr="00871148" w:rsidRDefault="00880B91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BH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347727D1" w14:textId="77777777" w:rsidR="00AD0D4E" w:rsidRPr="00871148" w:rsidRDefault="00AD0D4E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VD</w:t>
          </w:r>
        </w:p>
      </w:tc>
      <w:tc>
        <w:tcPr>
          <w:tcW w:w="2072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5A3F562A" w14:textId="77777777" w:rsidR="00AD0D4E" w:rsidRPr="0050423B" w:rsidRDefault="00AD0D4E" w:rsidP="00AD0D4E">
          <w:pPr>
            <w:jc w:val="center"/>
            <w:rPr>
              <w:rFonts w:asciiTheme="majorBidi" w:hAnsiTheme="majorBidi" w:cs="B Nazanin"/>
              <w:b/>
              <w:bCs/>
              <w:rtl/>
              <w:lang w:bidi="fa-IR"/>
            </w:rPr>
          </w:pPr>
        </w:p>
      </w:tc>
    </w:tr>
  </w:tbl>
  <w:p w14:paraId="12A711A4" w14:textId="77777777" w:rsidR="004105DD" w:rsidRPr="007A326A" w:rsidRDefault="004105DD" w:rsidP="007A32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F2864" w14:textId="77777777" w:rsidR="00C16D65" w:rsidRDefault="00C16D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108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9"/>
      <w:gridCol w:w="477"/>
      <w:gridCol w:w="763"/>
      <w:gridCol w:w="656"/>
      <w:gridCol w:w="775"/>
      <w:gridCol w:w="668"/>
      <w:gridCol w:w="897"/>
      <w:gridCol w:w="723"/>
      <w:gridCol w:w="897"/>
      <w:gridCol w:w="897"/>
      <w:gridCol w:w="2072"/>
    </w:tblGrid>
    <w:tr w:rsidR="00284FA6" w:rsidRPr="0050423B" w14:paraId="651939D5" w14:textId="77777777" w:rsidTr="003375DD">
      <w:trPr>
        <w:cantSplit/>
        <w:trHeight w:val="171"/>
        <w:jc w:val="center"/>
      </w:trPr>
      <w:tc>
        <w:tcPr>
          <w:tcW w:w="1989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14:paraId="73C1E2CC" w14:textId="77777777" w:rsidR="00284FA6" w:rsidRPr="00864FD0" w:rsidRDefault="00284FA6" w:rsidP="00284FA6">
          <w:pPr>
            <w:pStyle w:val="Header"/>
            <w:rPr>
              <w:rFonts w:asciiTheme="minorBidi" w:hAnsiTheme="minorBidi" w:cstheme="minorBidi"/>
              <w:bCs/>
              <w:color w:val="000000"/>
              <w:sz w:val="15"/>
              <w:szCs w:val="15"/>
              <w:rtl/>
            </w:rPr>
          </w:pPr>
          <w:r w:rsidRPr="0076301F">
            <w:rPr>
              <w:rFonts w:asciiTheme="minorBidi" w:hAnsiTheme="minorBidi" w:cstheme="minorBidi"/>
              <w:bCs/>
              <w:noProof/>
              <w:color w:val="000000"/>
              <w:sz w:val="15"/>
              <w:szCs w:val="15"/>
            </w:rPr>
            <w:drawing>
              <wp:anchor distT="0" distB="0" distL="114300" distR="114300" simplePos="0" relativeHeight="251686912" behindDoc="1" locked="0" layoutInCell="1" allowOverlap="1" wp14:anchorId="1C4ECE46" wp14:editId="164C03E9">
                <wp:simplePos x="0" y="0"/>
                <wp:positionH relativeFrom="column">
                  <wp:posOffset>449438</wp:posOffset>
                </wp:positionH>
                <wp:positionV relativeFrom="paragraph">
                  <wp:posOffset>814762</wp:posOffset>
                </wp:positionV>
                <wp:extent cx="323547" cy="323547"/>
                <wp:effectExtent l="0" t="0" r="635" b="635"/>
                <wp:wrapNone/>
                <wp:docPr id="82380811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547" cy="323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85888" behindDoc="0" locked="0" layoutInCell="1" allowOverlap="1" wp14:anchorId="7D3EC91F" wp14:editId="6CB6B567">
                <wp:simplePos x="0" y="0"/>
                <wp:positionH relativeFrom="column">
                  <wp:posOffset>434975</wp:posOffset>
                </wp:positionH>
                <wp:positionV relativeFrom="paragraph">
                  <wp:posOffset>519430</wp:posOffset>
                </wp:positionV>
                <wp:extent cx="311785" cy="157480"/>
                <wp:effectExtent l="0" t="0" r="0" b="0"/>
                <wp:wrapNone/>
                <wp:docPr id="163434569" name="Picture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7DBA45-1F41-EF12-AECD-BA49A0F24D3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Picture 44">
                          <a:extLst>
                            <a:ext uri="{FF2B5EF4-FFF2-40B4-BE49-F238E27FC236}">
                              <a16:creationId xmlns:a16="http://schemas.microsoft.com/office/drawing/2014/main" id="{CD7DBA45-1F41-EF12-AECD-BA49A0F24D3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785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Theme="majorBidi" w:hAnsiTheme="majorBidi" w:cstheme="majorBidi"/>
              <w:noProof/>
              <w:szCs w:val="16"/>
            </w:rPr>
            <mc:AlternateContent>
              <mc:Choice Requires="wpg">
                <w:drawing>
                  <wp:anchor distT="0" distB="0" distL="114300" distR="114300" simplePos="0" relativeHeight="251684864" behindDoc="0" locked="0" layoutInCell="1" allowOverlap="1" wp14:anchorId="385A1619" wp14:editId="730E8349">
                    <wp:simplePos x="0" y="0"/>
                    <wp:positionH relativeFrom="column">
                      <wp:posOffset>281940</wp:posOffset>
                    </wp:positionH>
                    <wp:positionV relativeFrom="paragraph">
                      <wp:posOffset>208280</wp:posOffset>
                    </wp:positionV>
                    <wp:extent cx="632460" cy="257175"/>
                    <wp:effectExtent l="0" t="0" r="0" b="9525"/>
                    <wp:wrapNone/>
                    <wp:docPr id="498087553" name="Group 49808755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32460" cy="257175"/>
                              <a:chOff x="0" y="0"/>
                              <a:chExt cx="1327785" cy="427355"/>
                            </a:xfrm>
                          </wpg:grpSpPr>
                          <pic:pic xmlns:pic="http://schemas.openxmlformats.org/drawingml/2006/picture">
                            <pic:nvPicPr>
                              <pic:cNvPr id="969232828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1815" cy="42735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pic:pic xmlns:pic="http://schemas.openxmlformats.org/drawingml/2006/picture">
                            <pic:nvPicPr>
                              <pic:cNvPr id="857719216" name="Picture 12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7478" r="1217" b="23345"/>
                              <a:stretch/>
                            </pic:blipFill>
                            <pic:spPr>
                              <a:xfrm>
                                <a:off x="762000" y="25400"/>
                                <a:ext cx="565785" cy="347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6F28231" id="Group 498087553" o:spid="_x0000_s1026" style="position:absolute;margin-left:22.2pt;margin-top:16.4pt;width:49.8pt;height:20.25pt;z-index:251684864;mso-width-relative:margin;mso-height-relative:margin" coordsize="13277,4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style="position:absolute;width:5518;height:4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">
                      <v:imagedata r:id="rId5" o:title=""/>
                    </v:shape>
                    <v:shape id="Picture 127" o:spid="_x0000_s1028" type="#_x0000_t75" style="position:absolute;left:7620;top:254;width:5657;height:3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">
                      <v:imagedata r:id="rId6" o:title="" croptop="18008f" cropbottom="15299f" cropright="798f"/>
                    </v:shape>
                  </v:group>
                </w:pict>
              </mc:Fallback>
            </mc:AlternateContent>
          </w:r>
          <w:r w:rsidRPr="00864FD0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 xml:space="preserve">CONTRACTOR </w:t>
          </w:r>
        </w:p>
      </w:tc>
      <w:tc>
        <w:tcPr>
          <w:tcW w:w="6753" w:type="dxa"/>
          <w:gridSpan w:val="9"/>
          <w:vMerge w:val="restart"/>
          <w:tcBorders>
            <w:top w:val="single" w:sz="12" w:space="0" w:color="auto"/>
          </w:tcBorders>
          <w:vAlign w:val="center"/>
        </w:tcPr>
        <w:p w14:paraId="7026A112" w14:textId="77777777" w:rsidR="00284FA6" w:rsidRPr="00880B91" w:rsidRDefault="00284FA6" w:rsidP="00284FA6">
          <w:pPr>
            <w:jc w:val="center"/>
            <w:rPr>
              <w:rFonts w:ascii="Garamond" w:hAnsi="Garamond" w:cstheme="majorBidi"/>
              <w:b/>
              <w:bCs/>
              <w:sz w:val="32"/>
              <w:szCs w:val="32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 xml:space="preserve">Development Plan of 28 Reservoirs </w:t>
          </w:r>
        </w:p>
        <w:p w14:paraId="14FE1E36" w14:textId="77777777" w:rsidR="00284FA6" w:rsidRPr="00880B91" w:rsidRDefault="00284FA6" w:rsidP="00284FA6">
          <w:pPr>
            <w:bidi/>
            <w:jc w:val="center"/>
            <w:rPr>
              <w:rFonts w:asciiTheme="minorBidi" w:hAnsiTheme="minorBidi" w:cstheme="minorBidi"/>
              <w:b/>
              <w:bCs/>
              <w:sz w:val="32"/>
              <w:szCs w:val="32"/>
              <w:lang w:bidi="fa-IR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>/ BIBI HAKIMEH Oilfield (EPC)</w:t>
          </w:r>
        </w:p>
        <w:p w14:paraId="73D9BC08" w14:textId="77777777" w:rsidR="00284FA6" w:rsidRPr="004105DD" w:rsidRDefault="00284FA6" w:rsidP="00284FA6">
          <w:pPr>
            <w:bidi/>
            <w:jc w:val="center"/>
            <w:rPr>
              <w:rFonts w:asciiTheme="minorBidi" w:hAnsiTheme="minorBidi" w:cstheme="minorBidi"/>
              <w:b/>
              <w:bCs/>
              <w:sz w:val="24"/>
              <w:lang w:bidi="fa-IR"/>
            </w:rPr>
          </w:pPr>
        </w:p>
      </w:tc>
      <w:tc>
        <w:tcPr>
          <w:tcW w:w="2072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14:paraId="030F6483" w14:textId="77777777" w:rsidR="00284FA6" w:rsidRPr="005C05FB" w:rsidRDefault="00284FA6" w:rsidP="00284FA6">
          <w:pPr>
            <w:pStyle w:val="Header"/>
            <w:rPr>
              <w:rFonts w:asciiTheme="minorBidi" w:hAnsiTheme="minorBidi" w:cstheme="minorBidi"/>
              <w:color w:val="000000"/>
              <w:sz w:val="8"/>
              <w:szCs w:val="8"/>
              <w:lang w:bidi="fa-IR"/>
            </w:rPr>
          </w:pPr>
          <w:r w:rsidRPr="005C05FB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>CLIENT:</w:t>
          </w:r>
        </w:p>
        <w:p w14:paraId="008FB4C2" w14:textId="77777777" w:rsidR="00284FA6" w:rsidRDefault="00284FA6" w:rsidP="00284FA6">
          <w:pPr>
            <w:pStyle w:val="Header"/>
            <w:ind w:firstLine="113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24162EAD" w14:textId="77777777" w:rsidR="00284FA6" w:rsidRPr="0050423B" w:rsidRDefault="00284FA6" w:rsidP="00284FA6">
          <w:pPr>
            <w:pStyle w:val="Header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0209762B" w14:textId="77777777" w:rsidR="00284FA6" w:rsidRDefault="00284FA6" w:rsidP="00284FA6">
          <w:pPr>
            <w:jc w:val="center"/>
          </w:pPr>
          <w:r w:rsidRPr="0050423B">
            <w:rPr>
              <w:rFonts w:asciiTheme="majorBidi" w:hAnsiTheme="majorBidi" w:cs="B Nazanin"/>
              <w:noProof/>
              <w:color w:val="000000"/>
              <w:sz w:val="8"/>
              <w:szCs w:val="8"/>
            </w:rPr>
            <w:drawing>
              <wp:inline distT="0" distB="0" distL="0" distR="0" wp14:anchorId="0ECF8F4B" wp14:editId="4BB8E8D1">
                <wp:extent cx="890544" cy="652006"/>
                <wp:effectExtent l="0" t="0" r="5080" b="0"/>
                <wp:docPr id="1144323448" name="Picture 2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4905" cy="6771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006EF5B" w14:textId="77777777" w:rsidR="00284FA6" w:rsidRPr="005C05FB" w:rsidRDefault="00284FA6" w:rsidP="00284FA6">
          <w:pPr>
            <w:spacing w:before="40"/>
            <w:rPr>
              <w:rFonts w:asciiTheme="majorBidi" w:hAnsiTheme="majorBidi" w:cs="B Nazanin"/>
              <w:b/>
              <w:color w:val="000000"/>
              <w:sz w:val="16"/>
              <w:szCs w:val="16"/>
            </w:rPr>
          </w:pP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       </w:t>
          </w:r>
          <w:r w:rsidRPr="0050423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>NISOC</w:t>
          </w:r>
        </w:p>
      </w:tc>
    </w:tr>
    <w:tr w:rsidR="00284FA6" w:rsidRPr="0050423B" w14:paraId="6BBA5773" w14:textId="77777777" w:rsidTr="003375DD">
      <w:trPr>
        <w:cantSplit/>
        <w:trHeight w:val="361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13CC8948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color w:val="000000"/>
              <w:sz w:val="8"/>
              <w:szCs w:val="8"/>
              <w:rtl/>
              <w:lang w:bidi="fa-IR"/>
            </w:rPr>
          </w:pPr>
        </w:p>
      </w:tc>
      <w:tc>
        <w:tcPr>
          <w:tcW w:w="6753" w:type="dxa"/>
          <w:gridSpan w:val="9"/>
          <w:vMerge/>
        </w:tcPr>
        <w:p w14:paraId="28BB4E06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b w:val="0"/>
              <w:bCs/>
              <w:sz w:val="22"/>
              <w:szCs w:val="22"/>
              <w:lang w:bidi="fa-IR"/>
            </w:rPr>
          </w:pPr>
        </w:p>
      </w:tc>
      <w:tc>
        <w:tcPr>
          <w:tcW w:w="2072" w:type="dxa"/>
          <w:tcBorders>
            <w:top w:val="nil"/>
            <w:right w:val="single" w:sz="12" w:space="0" w:color="auto"/>
          </w:tcBorders>
          <w:vAlign w:val="center"/>
        </w:tcPr>
        <w:p w14:paraId="34ACFEDE" w14:textId="77777777" w:rsidR="00284FA6" w:rsidRPr="0050423B" w:rsidRDefault="00284FA6" w:rsidP="00284FA6">
          <w:pPr>
            <w:pStyle w:val="Header"/>
            <w:rPr>
              <w:rFonts w:asciiTheme="majorBidi" w:hAnsiTheme="majorBidi" w:cs="B Nazanin"/>
              <w:noProof/>
              <w:rtl/>
            </w:rPr>
          </w:pPr>
        </w:p>
      </w:tc>
    </w:tr>
    <w:tr w:rsidR="00284FA6" w:rsidRPr="0050423B" w14:paraId="16BC41B2" w14:textId="77777777" w:rsidTr="003375DD">
      <w:trPr>
        <w:cantSplit/>
        <w:trHeight w:val="153"/>
        <w:jc w:val="center"/>
      </w:trPr>
      <w:tc>
        <w:tcPr>
          <w:tcW w:w="1989" w:type="dxa"/>
          <w:vMerge w:val="restart"/>
          <w:tcBorders>
            <w:left w:val="single" w:sz="12" w:space="0" w:color="auto"/>
          </w:tcBorders>
          <w:vAlign w:val="center"/>
        </w:tcPr>
        <w:p w14:paraId="66B9B795" w14:textId="2A433A11" w:rsidR="00284FA6" w:rsidRPr="00BF3AE5" w:rsidRDefault="00284FA6" w:rsidP="00284FA6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  <w:rtl/>
            </w:rPr>
          </w:pP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Page No. : </w:t>
          </w:r>
          <w:r w:rsidR="00C333B9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>2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>of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begin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instrText xml:space="preserve"> NUMPAGES  </w:instrTex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separate"/>
          </w:r>
          <w:r>
            <w:rPr>
              <w:rFonts w:asciiTheme="minorBidi" w:hAnsiTheme="minorBidi" w:cstheme="minorBidi"/>
              <w:bCs/>
              <w:noProof/>
              <w:color w:val="000000"/>
              <w:sz w:val="18"/>
              <w:szCs w:val="18"/>
            </w:rPr>
            <w:t>5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end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</w:p>
      </w:tc>
      <w:tc>
        <w:tcPr>
          <w:tcW w:w="6753" w:type="dxa"/>
          <w:gridSpan w:val="9"/>
        </w:tcPr>
        <w:p w14:paraId="7DC4C30A" w14:textId="59687926" w:rsidR="00284FA6" w:rsidRPr="00F813EB" w:rsidRDefault="00C16D65" w:rsidP="00284FA6">
          <w:pPr>
            <w:pStyle w:val="Header"/>
            <w:rPr>
              <w:rFonts w:asciiTheme="majorBidi" w:hAnsiTheme="majorBidi" w:cs="B Nazanin"/>
              <w:b w:val="0"/>
              <w:bCs/>
              <w:color w:val="000000"/>
              <w:szCs w:val="16"/>
              <w:lang w:bidi="fa-IR"/>
            </w:rPr>
          </w:pPr>
          <w:r>
            <w:rPr>
              <w:b w:val="0"/>
              <w:bCs/>
              <w:szCs w:val="16"/>
            </w:rPr>
            <w:t>Document Title</w:t>
          </w:r>
          <w:r w:rsidRPr="00C16D65">
            <w:rPr>
              <w:b w:val="0"/>
              <w:bCs/>
              <w:sz w:val="12"/>
              <w:szCs w:val="12"/>
            </w:rPr>
            <w:t xml:space="preserve">: </w:t>
          </w:r>
          <w:r w:rsidRPr="00C71F07">
            <w:rPr>
              <w:b w:val="0"/>
              <w:bCs/>
              <w:sz w:val="12"/>
              <w:szCs w:val="12"/>
            </w:rPr>
            <w:t>VALVE AN</w:t>
          </w:r>
          <w:r w:rsidRPr="00C16D65">
            <w:rPr>
              <w:b w:val="0"/>
              <w:bCs/>
              <w:sz w:val="12"/>
              <w:szCs w:val="12"/>
            </w:rPr>
            <w:t xml:space="preserve"> </w:t>
          </w:r>
          <w:r w:rsidRPr="00C71F07">
            <w:rPr>
              <w:b w:val="0"/>
              <w:bCs/>
              <w:sz w:val="12"/>
              <w:szCs w:val="12"/>
            </w:rPr>
            <w:t>ACTUATOR SIZING INCLUDING NOISE CALCULATION FOR ESD</w:t>
          </w:r>
          <w:r w:rsidRPr="00C16D65">
            <w:rPr>
              <w:b w:val="0"/>
              <w:bCs/>
              <w:sz w:val="12"/>
              <w:szCs w:val="12"/>
            </w:rPr>
            <w:t xml:space="preserve"> </w:t>
          </w:r>
          <w:r w:rsidRPr="00C71F07">
            <w:rPr>
              <w:b w:val="0"/>
              <w:bCs/>
              <w:sz w:val="12"/>
              <w:szCs w:val="12"/>
            </w:rPr>
            <w:t>VALVES</w:t>
          </w:r>
        </w:p>
      </w:tc>
      <w:tc>
        <w:tcPr>
          <w:tcW w:w="2072" w:type="dxa"/>
          <w:tcBorders>
            <w:bottom w:val="nil"/>
            <w:right w:val="single" w:sz="12" w:space="0" w:color="auto"/>
          </w:tcBorders>
          <w:vAlign w:val="center"/>
        </w:tcPr>
        <w:p w14:paraId="007B56C4" w14:textId="77777777" w:rsidR="00284FA6" w:rsidRPr="0050423B" w:rsidRDefault="00284FA6" w:rsidP="00284FA6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Theme="majorBidi" w:hAnsiTheme="majorBidi" w:cs="B Nazanin"/>
              <w:bCs/>
              <w:color w:val="000000"/>
              <w:sz w:val="18"/>
              <w:szCs w:val="18"/>
              <w:lang w:bidi="fa-IR"/>
            </w:rPr>
            <w:t>Project No.:</w:t>
          </w:r>
        </w:p>
      </w:tc>
    </w:tr>
    <w:tr w:rsidR="00284FA6" w:rsidRPr="0050423B" w14:paraId="0F00C804" w14:textId="77777777" w:rsidTr="003375DD">
      <w:trPr>
        <w:cantSplit/>
        <w:trHeight w:val="385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4F310EC0" w14:textId="77777777" w:rsidR="00284FA6" w:rsidRPr="0050423B" w:rsidRDefault="00284FA6" w:rsidP="00284FA6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477" w:type="dxa"/>
          <w:vAlign w:val="center"/>
        </w:tcPr>
        <w:p w14:paraId="280FACDD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Rev.</w:t>
          </w:r>
        </w:p>
      </w:tc>
      <w:tc>
        <w:tcPr>
          <w:tcW w:w="763" w:type="dxa"/>
          <w:vAlign w:val="center"/>
        </w:tcPr>
        <w:p w14:paraId="7C6752A1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E52C45">
            <w:rPr>
              <w:bCs/>
              <w:sz w:val="14"/>
              <w:szCs w:val="14"/>
              <w:lang w:eastAsia="en-GB"/>
            </w:rPr>
            <w:t>Sequence</w:t>
          </w:r>
          <w:r w:rsidRPr="00E52C45">
            <w:rPr>
              <w:sz w:val="14"/>
              <w:szCs w:val="14"/>
              <w:lang w:eastAsia="en-GB"/>
            </w:rPr>
            <w:t xml:space="preserve"> </w:t>
          </w:r>
          <w:r w:rsidRPr="00AD0D4E">
            <w:rPr>
              <w:sz w:val="14"/>
              <w:szCs w:val="14"/>
              <w:lang w:eastAsia="en-GB"/>
            </w:rPr>
            <w:t>Number</w:t>
          </w:r>
        </w:p>
      </w:tc>
      <w:tc>
        <w:tcPr>
          <w:tcW w:w="656" w:type="dxa"/>
          <w:vAlign w:val="center"/>
        </w:tcPr>
        <w:p w14:paraId="22D9DB1C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Type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775" w:type="dxa"/>
          <w:vAlign w:val="center"/>
        </w:tcPr>
        <w:p w14:paraId="1AB774F3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Discipline</w:t>
          </w:r>
        </w:p>
      </w:tc>
      <w:tc>
        <w:tcPr>
          <w:tcW w:w="668" w:type="dxa"/>
          <w:vAlign w:val="center"/>
        </w:tcPr>
        <w:p w14:paraId="0B0E5576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Facility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897" w:type="dxa"/>
          <w:vAlign w:val="center"/>
        </w:tcPr>
        <w:p w14:paraId="3FF158C6" w14:textId="77777777" w:rsidR="00284FA6" w:rsidRPr="00AD0D4E" w:rsidRDefault="00284FA6" w:rsidP="00284FA6">
          <w:pPr>
            <w:pStyle w:val="Header"/>
            <w:jc w:val="center"/>
            <w:rPr>
              <w:sz w:val="14"/>
              <w:szCs w:val="14"/>
              <w:lang w:eastAsia="en-GB"/>
            </w:rPr>
          </w:pPr>
          <w:r w:rsidRPr="00AD0D4E">
            <w:rPr>
              <w:sz w:val="14"/>
              <w:szCs w:val="14"/>
              <w:lang w:eastAsia="en-GB"/>
            </w:rPr>
            <w:t>V</w:t>
          </w:r>
          <w:r>
            <w:rPr>
              <w:sz w:val="14"/>
              <w:szCs w:val="14"/>
              <w:lang w:eastAsia="en-GB"/>
            </w:rPr>
            <w:t xml:space="preserve">endor </w:t>
          </w:r>
          <w:r w:rsidRPr="00AD0D4E">
            <w:rPr>
              <w:sz w:val="14"/>
              <w:szCs w:val="14"/>
              <w:lang w:eastAsia="en-GB"/>
            </w:rPr>
            <w:t>Abbreviation</w:t>
          </w:r>
        </w:p>
      </w:tc>
      <w:tc>
        <w:tcPr>
          <w:tcW w:w="723" w:type="dxa"/>
          <w:vAlign w:val="center"/>
        </w:tcPr>
        <w:p w14:paraId="28E773A8" w14:textId="77777777" w:rsidR="00284FA6" w:rsidRPr="00AD0D4E" w:rsidRDefault="00284FA6" w:rsidP="00284FA6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Work Package</w:t>
          </w:r>
        </w:p>
      </w:tc>
      <w:tc>
        <w:tcPr>
          <w:tcW w:w="897" w:type="dxa"/>
          <w:vAlign w:val="center"/>
        </w:tcPr>
        <w:p w14:paraId="524CB1B2" w14:textId="77777777" w:rsidR="00284FA6" w:rsidRPr="00871148" w:rsidRDefault="00284FA6" w:rsidP="00284FA6">
          <w:pPr>
            <w:pStyle w:val="Header"/>
            <w:widowControl w:val="0"/>
            <w:ind w:left="-96" w:right="-91"/>
            <w:jc w:val="center"/>
            <w:rPr>
              <w:b w:val="0"/>
              <w:sz w:val="14"/>
              <w:szCs w:val="14"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Project</w:t>
          </w:r>
        </w:p>
        <w:p w14:paraId="6349E64F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 w:rsidRPr="00871148">
            <w:rPr>
              <w:sz w:val="14"/>
              <w:szCs w:val="14"/>
              <w:lang w:eastAsia="en-GB"/>
            </w:rPr>
            <w:t>Code</w:t>
          </w:r>
        </w:p>
      </w:tc>
      <w:tc>
        <w:tcPr>
          <w:tcW w:w="897" w:type="dxa"/>
          <w:vAlign w:val="center"/>
        </w:tcPr>
        <w:p w14:paraId="25154D14" w14:textId="77777777" w:rsidR="00284FA6" w:rsidRPr="0050423B" w:rsidRDefault="00284FA6" w:rsidP="00284FA6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Vendor Document</w:t>
          </w:r>
        </w:p>
      </w:tc>
      <w:tc>
        <w:tcPr>
          <w:tcW w:w="2072" w:type="dxa"/>
          <w:vMerge w:val="restart"/>
          <w:tcBorders>
            <w:top w:val="nil"/>
            <w:right w:val="single" w:sz="12" w:space="0" w:color="auto"/>
          </w:tcBorders>
          <w:vAlign w:val="center"/>
        </w:tcPr>
        <w:p w14:paraId="3D3AACB7" w14:textId="77777777" w:rsidR="00284FA6" w:rsidRPr="0050423B" w:rsidRDefault="00284FA6" w:rsidP="00284FA6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Cs w:val="16"/>
              <w:rtl/>
              <w:lang w:bidi="fa-IR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053-073-9189</w:t>
          </w:r>
        </w:p>
      </w:tc>
    </w:tr>
    <w:tr w:rsidR="00284FA6" w:rsidRPr="0050423B" w14:paraId="79F3E2C0" w14:textId="77777777" w:rsidTr="003375DD">
      <w:trPr>
        <w:cantSplit/>
        <w:trHeight w:val="211"/>
        <w:jc w:val="center"/>
      </w:trPr>
      <w:tc>
        <w:tcPr>
          <w:tcW w:w="1989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2C060BA2" w14:textId="77777777" w:rsidR="00284FA6" w:rsidRPr="0050423B" w:rsidRDefault="00284FA6" w:rsidP="00284FA6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szCs w:val="16"/>
            </w:rPr>
          </w:pPr>
        </w:p>
      </w:tc>
      <w:tc>
        <w:tcPr>
          <w:tcW w:w="477" w:type="dxa"/>
          <w:tcBorders>
            <w:bottom w:val="single" w:sz="12" w:space="0" w:color="auto"/>
          </w:tcBorders>
          <w:vAlign w:val="center"/>
        </w:tcPr>
        <w:p w14:paraId="7EF918F2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763" w:type="dxa"/>
          <w:tcBorders>
            <w:bottom w:val="single" w:sz="12" w:space="0" w:color="auto"/>
          </w:tcBorders>
          <w:vAlign w:val="center"/>
        </w:tcPr>
        <w:p w14:paraId="353EE69D" w14:textId="09CF9F20" w:rsidR="00284FA6" w:rsidRPr="00871148" w:rsidRDefault="006E397D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2020</w:t>
          </w:r>
        </w:p>
      </w:tc>
      <w:tc>
        <w:tcPr>
          <w:tcW w:w="656" w:type="dxa"/>
          <w:tcBorders>
            <w:bottom w:val="single" w:sz="12" w:space="0" w:color="auto"/>
          </w:tcBorders>
          <w:vAlign w:val="center"/>
        </w:tcPr>
        <w:p w14:paraId="4921E1B0" w14:textId="306127C1" w:rsidR="00284FA6" w:rsidRPr="00871148" w:rsidRDefault="006E397D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CN</w:t>
          </w:r>
        </w:p>
      </w:tc>
      <w:tc>
        <w:tcPr>
          <w:tcW w:w="775" w:type="dxa"/>
          <w:tcBorders>
            <w:bottom w:val="single" w:sz="12" w:space="0" w:color="auto"/>
          </w:tcBorders>
          <w:vAlign w:val="center"/>
        </w:tcPr>
        <w:p w14:paraId="33DBEFCF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IN</w:t>
          </w:r>
        </w:p>
      </w:tc>
      <w:tc>
        <w:tcPr>
          <w:tcW w:w="668" w:type="dxa"/>
          <w:tcBorders>
            <w:bottom w:val="single" w:sz="12" w:space="0" w:color="auto"/>
          </w:tcBorders>
          <w:vAlign w:val="center"/>
        </w:tcPr>
        <w:p w14:paraId="178BADFF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100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649EC249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PM</w:t>
          </w:r>
        </w:p>
      </w:tc>
      <w:tc>
        <w:tcPr>
          <w:tcW w:w="723" w:type="dxa"/>
          <w:tcBorders>
            <w:bottom w:val="single" w:sz="12" w:space="0" w:color="auto"/>
          </w:tcBorders>
        </w:tcPr>
        <w:p w14:paraId="399062A1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73249AD8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BH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5E5540EF" w14:textId="77777777" w:rsidR="00284FA6" w:rsidRPr="00871148" w:rsidRDefault="00284FA6" w:rsidP="00284FA6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VD</w:t>
          </w:r>
        </w:p>
      </w:tc>
      <w:tc>
        <w:tcPr>
          <w:tcW w:w="2072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07A90365" w14:textId="77777777" w:rsidR="00284FA6" w:rsidRPr="0050423B" w:rsidRDefault="00284FA6" w:rsidP="00284FA6">
          <w:pPr>
            <w:jc w:val="center"/>
            <w:rPr>
              <w:rFonts w:asciiTheme="majorBidi" w:hAnsiTheme="majorBidi" w:cs="B Nazanin"/>
              <w:b/>
              <w:bCs/>
              <w:rtl/>
              <w:lang w:bidi="fa-IR"/>
            </w:rPr>
          </w:pPr>
        </w:p>
      </w:tc>
    </w:tr>
  </w:tbl>
  <w:p w14:paraId="3F1EEA66" w14:textId="14399BF4" w:rsidR="00284FA6" w:rsidRPr="00470EF0" w:rsidRDefault="00284FA6" w:rsidP="005F64C2">
    <w:pPr>
      <w:pStyle w:val="Header"/>
      <w:tabs>
        <w:tab w:val="left" w:pos="870"/>
        <w:tab w:val="left" w:pos="1365"/>
      </w:tabs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73900"/>
    <w:multiLevelType w:val="hybridMultilevel"/>
    <w:tmpl w:val="98A2E7E4"/>
    <w:lvl w:ilvl="0" w:tplc="E77ADCFE">
      <w:start w:val="1"/>
      <w:numFmt w:val="upperLetter"/>
      <w:pStyle w:val="IndentChr1"/>
      <w:lvlText w:val="%1)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" w15:restartNumberingAfterBreak="0">
    <w:nsid w:val="10D625EF"/>
    <w:multiLevelType w:val="hybridMultilevel"/>
    <w:tmpl w:val="F61EA85E"/>
    <w:lvl w:ilvl="0" w:tplc="0AA011C6">
      <w:start w:val="1"/>
      <w:numFmt w:val="lowerLetter"/>
      <w:pStyle w:val="AlphabeticBullet"/>
      <w:lvlText w:val="%1)"/>
      <w:lvlJc w:val="left"/>
      <w:pPr>
        <w:tabs>
          <w:tab w:val="num" w:pos="1531"/>
        </w:tabs>
        <w:ind w:left="1531" w:hanging="397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21349A"/>
    <w:multiLevelType w:val="multilevel"/>
    <w:tmpl w:val="585C4A18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8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8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8.%2.%3.%4.%5.%6"/>
      <w:lvlJc w:val="left"/>
      <w:pPr>
        <w:ind w:left="2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1183C3F"/>
    <w:multiLevelType w:val="hybridMultilevel"/>
    <w:tmpl w:val="8D3E2ACC"/>
    <w:lvl w:ilvl="0" w:tplc="1610C41A">
      <w:start w:val="1"/>
      <w:numFmt w:val="decimal"/>
      <w:pStyle w:val="IndentNum2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4" w15:restartNumberingAfterBreak="0">
    <w:nsid w:val="39AD66BE"/>
    <w:multiLevelType w:val="hybridMultilevel"/>
    <w:tmpl w:val="54DCCC4A"/>
    <w:lvl w:ilvl="0" w:tplc="8B5844B6">
      <w:start w:val="1"/>
      <w:numFmt w:val="bullet"/>
      <w:pStyle w:val="Bullet-1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A3E96"/>
    <w:multiLevelType w:val="hybridMultilevel"/>
    <w:tmpl w:val="01D47A7E"/>
    <w:lvl w:ilvl="0" w:tplc="14DECD42">
      <w:start w:val="1"/>
      <w:numFmt w:val="lowerLetter"/>
      <w:pStyle w:val="IndentChr2"/>
      <w:lvlText w:val="%1)"/>
      <w:lvlJc w:val="left"/>
      <w:pPr>
        <w:tabs>
          <w:tab w:val="num" w:pos="1858"/>
        </w:tabs>
        <w:ind w:left="18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 w15:restartNumberingAfterBreak="0">
    <w:nsid w:val="3F0C7186"/>
    <w:multiLevelType w:val="multilevel"/>
    <w:tmpl w:val="EE22265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5453AF3"/>
    <w:multiLevelType w:val="hybridMultilevel"/>
    <w:tmpl w:val="552A867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49477744"/>
    <w:multiLevelType w:val="multilevel"/>
    <w:tmpl w:val="1E1A3364"/>
    <w:lvl w:ilvl="0">
      <w:start w:val="1"/>
      <w:numFmt w:val="decimal"/>
      <w:pStyle w:val="Heading1-N"/>
      <w:suff w:val="space"/>
      <w:lvlText w:val="%1."/>
      <w:lvlJc w:val="left"/>
      <w:pPr>
        <w:ind w:left="522" w:hanging="432"/>
      </w:pPr>
      <w:rPr>
        <w:rFonts w:hint="default"/>
      </w:rPr>
    </w:lvl>
    <w:lvl w:ilvl="1">
      <w:start w:val="1"/>
      <w:numFmt w:val="decimal"/>
      <w:pStyle w:val="Heading2-N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-N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-N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-N"/>
      <w:suff w:val="space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-N"/>
      <w:suff w:val="space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0A450BC"/>
    <w:multiLevelType w:val="hybridMultilevel"/>
    <w:tmpl w:val="D98094F6"/>
    <w:lvl w:ilvl="0" w:tplc="44F8430A">
      <w:start w:val="1"/>
      <w:numFmt w:val="decimal"/>
      <w:lvlText w:val="%1)"/>
      <w:lvlJc w:val="left"/>
      <w:pPr>
        <w:ind w:left="356" w:hanging="360"/>
      </w:pPr>
      <w:rPr>
        <w:rFonts w:asciiTheme="majorBidi" w:eastAsia="Batang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0" w15:restartNumberingAfterBreak="0">
    <w:nsid w:val="666613F9"/>
    <w:multiLevelType w:val="hybridMultilevel"/>
    <w:tmpl w:val="EEBEB11E"/>
    <w:lvl w:ilvl="0" w:tplc="3E909A94">
      <w:start w:val="1"/>
      <w:numFmt w:val="bullet"/>
      <w:pStyle w:val="Bullet-2"/>
      <w:lvlText w:val="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B43D7F"/>
    <w:multiLevelType w:val="hybridMultilevel"/>
    <w:tmpl w:val="F692F352"/>
    <w:lvl w:ilvl="0" w:tplc="C9E87C1C">
      <w:start w:val="5"/>
      <w:numFmt w:val="bullet"/>
      <w:lvlText w:val="-"/>
      <w:lvlJc w:val="left"/>
      <w:pPr>
        <w:ind w:left="135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6E6F63F7"/>
    <w:multiLevelType w:val="hybridMultilevel"/>
    <w:tmpl w:val="76A06F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A80B0A"/>
    <w:multiLevelType w:val="multilevel"/>
    <w:tmpl w:val="25488F52"/>
    <w:lvl w:ilvl="0">
      <w:start w:val="1"/>
      <w:numFmt w:val="decimal"/>
      <w:pStyle w:val="ListBullet2"/>
      <w:lvlText w:val="%1."/>
      <w:lvlJc w:val="left"/>
      <w:pPr>
        <w:ind w:left="45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BDA2D47"/>
    <w:multiLevelType w:val="hybridMultilevel"/>
    <w:tmpl w:val="77B4AB06"/>
    <w:lvl w:ilvl="0" w:tplc="23BEB3E2">
      <w:start w:val="1"/>
      <w:numFmt w:val="decimal"/>
      <w:pStyle w:val="IndentNum1"/>
      <w:lvlText w:val="%1)"/>
      <w:lvlJc w:val="left"/>
      <w:pPr>
        <w:tabs>
          <w:tab w:val="num" w:pos="794"/>
        </w:tabs>
        <w:ind w:left="117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7D090EEC"/>
    <w:multiLevelType w:val="hybridMultilevel"/>
    <w:tmpl w:val="912CF09A"/>
    <w:lvl w:ilvl="0" w:tplc="1FF425F6">
      <w:start w:val="1"/>
      <w:numFmt w:val="bullet"/>
      <w:pStyle w:val="Bullet3"/>
      <w:lvlText w:val=""/>
      <w:lvlJc w:val="left"/>
      <w:pPr>
        <w:tabs>
          <w:tab w:val="num" w:pos="1664"/>
        </w:tabs>
        <w:ind w:left="1664" w:hanging="360"/>
      </w:pPr>
      <w:rPr>
        <w:rFonts w:ascii="Wingdings" w:hAnsi="Wingding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87607"/>
    <w:multiLevelType w:val="multilevel"/>
    <w:tmpl w:val="84C274CE"/>
    <w:lvl w:ilvl="0">
      <w:start w:val="1"/>
      <w:numFmt w:val="decimal"/>
      <w:pStyle w:val="Style12"/>
      <w:lvlText w:val="%1."/>
      <w:lvlJc w:val="left"/>
      <w:pPr>
        <w:ind w:left="450" w:hanging="360"/>
      </w:pPr>
    </w:lvl>
    <w:lvl w:ilvl="1">
      <w:start w:val="1"/>
      <w:numFmt w:val="decimal"/>
      <w:lvlText w:val="%1.%2."/>
      <w:lvlJc w:val="left"/>
      <w:pPr>
        <w:ind w:left="1782" w:hanging="432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0092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5133" w:hanging="648"/>
      </w:pPr>
    </w:lvl>
    <w:lvl w:ilvl="4">
      <w:start w:val="1"/>
      <w:numFmt w:val="decimal"/>
      <w:lvlText w:val="%1.%2.%3.%4.%5."/>
      <w:lvlJc w:val="left"/>
      <w:pPr>
        <w:ind w:left="2322" w:hanging="792"/>
      </w:pPr>
    </w:lvl>
    <w:lvl w:ilvl="5">
      <w:start w:val="1"/>
      <w:numFmt w:val="decimal"/>
      <w:lvlText w:val="%1.%2.%3.%4.%5.%6."/>
      <w:lvlJc w:val="left"/>
      <w:pPr>
        <w:ind w:left="2826" w:hanging="936"/>
      </w:pPr>
    </w:lvl>
    <w:lvl w:ilvl="6">
      <w:start w:val="1"/>
      <w:numFmt w:val="decimal"/>
      <w:lvlText w:val="%1.%2.%3.%4.%5.%6.%7."/>
      <w:lvlJc w:val="left"/>
      <w:pPr>
        <w:ind w:left="3330" w:hanging="1080"/>
      </w:pPr>
    </w:lvl>
    <w:lvl w:ilvl="7">
      <w:start w:val="1"/>
      <w:numFmt w:val="decimal"/>
      <w:lvlText w:val="%1.%2.%3.%4.%5.%6.%7.%8."/>
      <w:lvlJc w:val="left"/>
      <w:pPr>
        <w:ind w:left="3834" w:hanging="1224"/>
      </w:pPr>
    </w:lvl>
    <w:lvl w:ilvl="8">
      <w:start w:val="1"/>
      <w:numFmt w:val="decimal"/>
      <w:lvlText w:val="%1.%2.%3.%4.%5.%6.%7.%8.%9."/>
      <w:lvlJc w:val="left"/>
      <w:pPr>
        <w:ind w:left="4410" w:hanging="1440"/>
      </w:pPr>
    </w:lvl>
  </w:abstractNum>
  <w:num w:numId="1" w16cid:durableId="1289698659">
    <w:abstractNumId w:val="4"/>
  </w:num>
  <w:num w:numId="2" w16cid:durableId="1343975381">
    <w:abstractNumId w:val="10"/>
  </w:num>
  <w:num w:numId="3" w16cid:durableId="451095104">
    <w:abstractNumId w:val="15"/>
  </w:num>
  <w:num w:numId="4" w16cid:durableId="1783574789">
    <w:abstractNumId w:val="1"/>
  </w:num>
  <w:num w:numId="5" w16cid:durableId="727653977">
    <w:abstractNumId w:val="14"/>
  </w:num>
  <w:num w:numId="6" w16cid:durableId="234516705">
    <w:abstractNumId w:val="0"/>
  </w:num>
  <w:num w:numId="7" w16cid:durableId="909387261">
    <w:abstractNumId w:val="6"/>
  </w:num>
  <w:num w:numId="8" w16cid:durableId="651524649">
    <w:abstractNumId w:val="5"/>
  </w:num>
  <w:num w:numId="9" w16cid:durableId="9186722">
    <w:abstractNumId w:val="3"/>
  </w:num>
  <w:num w:numId="10" w16cid:durableId="358967176">
    <w:abstractNumId w:val="6"/>
  </w:num>
  <w:num w:numId="11" w16cid:durableId="2082093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6877590">
    <w:abstractNumId w:val="6"/>
  </w:num>
  <w:num w:numId="13" w16cid:durableId="1246259397">
    <w:abstractNumId w:val="12"/>
  </w:num>
  <w:num w:numId="14" w16cid:durableId="192963450">
    <w:abstractNumId w:val="8"/>
  </w:num>
  <w:num w:numId="15" w16cid:durableId="1582714208">
    <w:abstractNumId w:val="16"/>
  </w:num>
  <w:num w:numId="16" w16cid:durableId="281619435">
    <w:abstractNumId w:val="6"/>
  </w:num>
  <w:num w:numId="17" w16cid:durableId="1627926262">
    <w:abstractNumId w:val="13"/>
  </w:num>
  <w:num w:numId="18" w16cid:durableId="1728256288">
    <w:abstractNumId w:val="9"/>
  </w:num>
  <w:num w:numId="19" w16cid:durableId="1321497887">
    <w:abstractNumId w:val="7"/>
  </w:num>
  <w:num w:numId="20" w16cid:durableId="1519462932">
    <w:abstractNumId w:val="11"/>
  </w:num>
  <w:num w:numId="21" w16cid:durableId="69042403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"/>
  <w:drawingGridHorizontalSpacing w:val="110"/>
  <w:displayHorizontalDrawingGridEvery w:val="2"/>
  <w:noPunctuationKerning/>
  <w:characterSpacingControl w:val="doNotCompress"/>
  <w:hdrShapeDefaults>
    <o:shapedefaults v:ext="edit" spidmax="2050" fillcolor="green" strokecolor="green">
      <v:fill color="green"/>
      <v:stroke color="green" weight=".05p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F9F"/>
    <w:rsid w:val="0000413E"/>
    <w:rsid w:val="00014C9A"/>
    <w:rsid w:val="0002181F"/>
    <w:rsid w:val="000266C9"/>
    <w:rsid w:val="00033AE3"/>
    <w:rsid w:val="00033AEF"/>
    <w:rsid w:val="00037A8E"/>
    <w:rsid w:val="000435D1"/>
    <w:rsid w:val="000512DB"/>
    <w:rsid w:val="00053DB1"/>
    <w:rsid w:val="00061642"/>
    <w:rsid w:val="00063E66"/>
    <w:rsid w:val="0007640C"/>
    <w:rsid w:val="00087822"/>
    <w:rsid w:val="00091375"/>
    <w:rsid w:val="00091FA7"/>
    <w:rsid w:val="000921F2"/>
    <w:rsid w:val="000A2265"/>
    <w:rsid w:val="000B2A3F"/>
    <w:rsid w:val="000C378F"/>
    <w:rsid w:val="000D0224"/>
    <w:rsid w:val="000D54FA"/>
    <w:rsid w:val="000E1D92"/>
    <w:rsid w:val="000E6EC0"/>
    <w:rsid w:val="001051B3"/>
    <w:rsid w:val="0010584A"/>
    <w:rsid w:val="00106C10"/>
    <w:rsid w:val="00110E4F"/>
    <w:rsid w:val="00123C16"/>
    <w:rsid w:val="00126A17"/>
    <w:rsid w:val="001302A2"/>
    <w:rsid w:val="00130CA0"/>
    <w:rsid w:val="00132BBC"/>
    <w:rsid w:val="001358A4"/>
    <w:rsid w:val="00143B37"/>
    <w:rsid w:val="0017025A"/>
    <w:rsid w:val="0017506B"/>
    <w:rsid w:val="00180304"/>
    <w:rsid w:val="0018575C"/>
    <w:rsid w:val="00196E30"/>
    <w:rsid w:val="001A122E"/>
    <w:rsid w:val="001A12CB"/>
    <w:rsid w:val="001A21D6"/>
    <w:rsid w:val="001A3308"/>
    <w:rsid w:val="001A391E"/>
    <w:rsid w:val="001A7DF1"/>
    <w:rsid w:val="001B2CB5"/>
    <w:rsid w:val="001B4A48"/>
    <w:rsid w:val="001C051F"/>
    <w:rsid w:val="001C228F"/>
    <w:rsid w:val="001C6624"/>
    <w:rsid w:val="001C7204"/>
    <w:rsid w:val="001D2147"/>
    <w:rsid w:val="001D34AE"/>
    <w:rsid w:val="001D64BC"/>
    <w:rsid w:val="001E2302"/>
    <w:rsid w:val="001E3B98"/>
    <w:rsid w:val="001E6D92"/>
    <w:rsid w:val="001F1419"/>
    <w:rsid w:val="001F70F3"/>
    <w:rsid w:val="001F784F"/>
    <w:rsid w:val="001F7E59"/>
    <w:rsid w:val="0020195D"/>
    <w:rsid w:val="00204C45"/>
    <w:rsid w:val="002056D7"/>
    <w:rsid w:val="002059AD"/>
    <w:rsid w:val="002069AA"/>
    <w:rsid w:val="0020759D"/>
    <w:rsid w:val="00207E1E"/>
    <w:rsid w:val="00214F34"/>
    <w:rsid w:val="002153AB"/>
    <w:rsid w:val="002159E8"/>
    <w:rsid w:val="00221545"/>
    <w:rsid w:val="00234B50"/>
    <w:rsid w:val="002364F8"/>
    <w:rsid w:val="00243E89"/>
    <w:rsid w:val="002505C8"/>
    <w:rsid w:val="00251D16"/>
    <w:rsid w:val="002549FB"/>
    <w:rsid w:val="002726FD"/>
    <w:rsid w:val="00284FA6"/>
    <w:rsid w:val="00286D69"/>
    <w:rsid w:val="002872DC"/>
    <w:rsid w:val="002879EC"/>
    <w:rsid w:val="00291F73"/>
    <w:rsid w:val="00292776"/>
    <w:rsid w:val="0029318B"/>
    <w:rsid w:val="00297713"/>
    <w:rsid w:val="002A0A62"/>
    <w:rsid w:val="002A6287"/>
    <w:rsid w:val="002B09D7"/>
    <w:rsid w:val="002B3E8F"/>
    <w:rsid w:val="002B7BF5"/>
    <w:rsid w:val="002C4F9F"/>
    <w:rsid w:val="002C548F"/>
    <w:rsid w:val="002C7B72"/>
    <w:rsid w:val="002D1A76"/>
    <w:rsid w:val="002D1C7F"/>
    <w:rsid w:val="002E1510"/>
    <w:rsid w:val="002E7350"/>
    <w:rsid w:val="002F4482"/>
    <w:rsid w:val="002F5C42"/>
    <w:rsid w:val="002F6471"/>
    <w:rsid w:val="002F6989"/>
    <w:rsid w:val="003211A8"/>
    <w:rsid w:val="00324B6F"/>
    <w:rsid w:val="00327901"/>
    <w:rsid w:val="00333DAC"/>
    <w:rsid w:val="003478DB"/>
    <w:rsid w:val="00353CAB"/>
    <w:rsid w:val="0035409B"/>
    <w:rsid w:val="00361850"/>
    <w:rsid w:val="00367054"/>
    <w:rsid w:val="00373A24"/>
    <w:rsid w:val="00380747"/>
    <w:rsid w:val="00393B34"/>
    <w:rsid w:val="003956D5"/>
    <w:rsid w:val="003A3602"/>
    <w:rsid w:val="003B487B"/>
    <w:rsid w:val="003C17B7"/>
    <w:rsid w:val="003C4161"/>
    <w:rsid w:val="003C5500"/>
    <w:rsid w:val="003C56C0"/>
    <w:rsid w:val="003D22DD"/>
    <w:rsid w:val="003D4C22"/>
    <w:rsid w:val="003D5AA4"/>
    <w:rsid w:val="003D6247"/>
    <w:rsid w:val="003E1B1F"/>
    <w:rsid w:val="003E2611"/>
    <w:rsid w:val="003F0342"/>
    <w:rsid w:val="003F59B9"/>
    <w:rsid w:val="003F6573"/>
    <w:rsid w:val="003F7E23"/>
    <w:rsid w:val="00404CBD"/>
    <w:rsid w:val="004105DD"/>
    <w:rsid w:val="00410918"/>
    <w:rsid w:val="00414B6F"/>
    <w:rsid w:val="00430906"/>
    <w:rsid w:val="00440D39"/>
    <w:rsid w:val="00441A94"/>
    <w:rsid w:val="00441D91"/>
    <w:rsid w:val="00441EA0"/>
    <w:rsid w:val="00451293"/>
    <w:rsid w:val="00454252"/>
    <w:rsid w:val="0046221C"/>
    <w:rsid w:val="00462F00"/>
    <w:rsid w:val="00474023"/>
    <w:rsid w:val="0047423C"/>
    <w:rsid w:val="004752C2"/>
    <w:rsid w:val="00475ED4"/>
    <w:rsid w:val="004833FA"/>
    <w:rsid w:val="00483F33"/>
    <w:rsid w:val="00491793"/>
    <w:rsid w:val="004A03F5"/>
    <w:rsid w:val="004A31A5"/>
    <w:rsid w:val="004A7F7F"/>
    <w:rsid w:val="004B0ECE"/>
    <w:rsid w:val="004B111F"/>
    <w:rsid w:val="004D720D"/>
    <w:rsid w:val="004F19EA"/>
    <w:rsid w:val="004F21F4"/>
    <w:rsid w:val="004F416C"/>
    <w:rsid w:val="00501352"/>
    <w:rsid w:val="0050236B"/>
    <w:rsid w:val="005037BF"/>
    <w:rsid w:val="00503E71"/>
    <w:rsid w:val="005067DB"/>
    <w:rsid w:val="00526FC3"/>
    <w:rsid w:val="00531B36"/>
    <w:rsid w:val="00532FB8"/>
    <w:rsid w:val="00534D51"/>
    <w:rsid w:val="00536097"/>
    <w:rsid w:val="005461E2"/>
    <w:rsid w:val="0055202B"/>
    <w:rsid w:val="00561E1D"/>
    <w:rsid w:val="0057369D"/>
    <w:rsid w:val="00576893"/>
    <w:rsid w:val="0058152B"/>
    <w:rsid w:val="005956DA"/>
    <w:rsid w:val="005A58A8"/>
    <w:rsid w:val="005A61AD"/>
    <w:rsid w:val="005A61B5"/>
    <w:rsid w:val="005A6CF9"/>
    <w:rsid w:val="005B2736"/>
    <w:rsid w:val="005B6D2A"/>
    <w:rsid w:val="005C05FB"/>
    <w:rsid w:val="005E3F20"/>
    <w:rsid w:val="00606B94"/>
    <w:rsid w:val="00623864"/>
    <w:rsid w:val="00625EEC"/>
    <w:rsid w:val="00632F62"/>
    <w:rsid w:val="006331A8"/>
    <w:rsid w:val="00641799"/>
    <w:rsid w:val="00651A0D"/>
    <w:rsid w:val="0066223B"/>
    <w:rsid w:val="006627D1"/>
    <w:rsid w:val="00666A8F"/>
    <w:rsid w:val="00667131"/>
    <w:rsid w:val="00671358"/>
    <w:rsid w:val="00675EC2"/>
    <w:rsid w:val="00677230"/>
    <w:rsid w:val="00680EA0"/>
    <w:rsid w:val="006878AD"/>
    <w:rsid w:val="0069187B"/>
    <w:rsid w:val="006922C1"/>
    <w:rsid w:val="00692BA9"/>
    <w:rsid w:val="006964B3"/>
    <w:rsid w:val="006971B2"/>
    <w:rsid w:val="006A68A4"/>
    <w:rsid w:val="006B6D8F"/>
    <w:rsid w:val="006B7291"/>
    <w:rsid w:val="006C2D36"/>
    <w:rsid w:val="006D576C"/>
    <w:rsid w:val="006E348C"/>
    <w:rsid w:val="006E397D"/>
    <w:rsid w:val="006E4753"/>
    <w:rsid w:val="007061D0"/>
    <w:rsid w:val="007078B5"/>
    <w:rsid w:val="00707ADC"/>
    <w:rsid w:val="00711FA0"/>
    <w:rsid w:val="00712E91"/>
    <w:rsid w:val="00713CCB"/>
    <w:rsid w:val="00724D27"/>
    <w:rsid w:val="007257F9"/>
    <w:rsid w:val="00731BEE"/>
    <w:rsid w:val="007329B5"/>
    <w:rsid w:val="007345D0"/>
    <w:rsid w:val="00740BDF"/>
    <w:rsid w:val="00742759"/>
    <w:rsid w:val="00750824"/>
    <w:rsid w:val="00755ADC"/>
    <w:rsid w:val="00757BBD"/>
    <w:rsid w:val="00763E05"/>
    <w:rsid w:val="0076488F"/>
    <w:rsid w:val="00767816"/>
    <w:rsid w:val="0077038B"/>
    <w:rsid w:val="00771098"/>
    <w:rsid w:val="00773DFA"/>
    <w:rsid w:val="0077742F"/>
    <w:rsid w:val="0077761F"/>
    <w:rsid w:val="0078160D"/>
    <w:rsid w:val="0078197B"/>
    <w:rsid w:val="0078514C"/>
    <w:rsid w:val="00785E14"/>
    <w:rsid w:val="00794396"/>
    <w:rsid w:val="007A326A"/>
    <w:rsid w:val="007A791F"/>
    <w:rsid w:val="007B12F2"/>
    <w:rsid w:val="007B7126"/>
    <w:rsid w:val="007C00CB"/>
    <w:rsid w:val="007C4E7E"/>
    <w:rsid w:val="007E1962"/>
    <w:rsid w:val="007E261B"/>
    <w:rsid w:val="007E3378"/>
    <w:rsid w:val="007F10BA"/>
    <w:rsid w:val="007F13DB"/>
    <w:rsid w:val="007F29FC"/>
    <w:rsid w:val="007F467F"/>
    <w:rsid w:val="007F6C05"/>
    <w:rsid w:val="007F710E"/>
    <w:rsid w:val="00801352"/>
    <w:rsid w:val="00811EB9"/>
    <w:rsid w:val="00821ABF"/>
    <w:rsid w:val="0082221B"/>
    <w:rsid w:val="00822AE7"/>
    <w:rsid w:val="00824C56"/>
    <w:rsid w:val="00826EF3"/>
    <w:rsid w:val="00831FD0"/>
    <w:rsid w:val="008467EE"/>
    <w:rsid w:val="008523AD"/>
    <w:rsid w:val="0085720E"/>
    <w:rsid w:val="00860CAE"/>
    <w:rsid w:val="00864FD0"/>
    <w:rsid w:val="00866439"/>
    <w:rsid w:val="008677C8"/>
    <w:rsid w:val="00872A75"/>
    <w:rsid w:val="00872F24"/>
    <w:rsid w:val="008803D1"/>
    <w:rsid w:val="00880B91"/>
    <w:rsid w:val="00881249"/>
    <w:rsid w:val="00884B30"/>
    <w:rsid w:val="00893A68"/>
    <w:rsid w:val="00895634"/>
    <w:rsid w:val="008956B0"/>
    <w:rsid w:val="008A359B"/>
    <w:rsid w:val="008C2B23"/>
    <w:rsid w:val="008C67B2"/>
    <w:rsid w:val="008D68FB"/>
    <w:rsid w:val="008D75AD"/>
    <w:rsid w:val="008E4B80"/>
    <w:rsid w:val="008F0F02"/>
    <w:rsid w:val="009064D0"/>
    <w:rsid w:val="0090663B"/>
    <w:rsid w:val="00910A85"/>
    <w:rsid w:val="00913320"/>
    <w:rsid w:val="00914032"/>
    <w:rsid w:val="00914707"/>
    <w:rsid w:val="00926936"/>
    <w:rsid w:val="00926DCC"/>
    <w:rsid w:val="009279B4"/>
    <w:rsid w:val="0093266C"/>
    <w:rsid w:val="00933524"/>
    <w:rsid w:val="009359AD"/>
    <w:rsid w:val="0094086A"/>
    <w:rsid w:val="00943FE9"/>
    <w:rsid w:val="00960C48"/>
    <w:rsid w:val="009611EA"/>
    <w:rsid w:val="00962D51"/>
    <w:rsid w:val="00963862"/>
    <w:rsid w:val="009645F9"/>
    <w:rsid w:val="0097242F"/>
    <w:rsid w:val="0097652D"/>
    <w:rsid w:val="00981EB2"/>
    <w:rsid w:val="009826AF"/>
    <w:rsid w:val="009A0B7D"/>
    <w:rsid w:val="009A10AF"/>
    <w:rsid w:val="009A77C6"/>
    <w:rsid w:val="009B1407"/>
    <w:rsid w:val="009B264D"/>
    <w:rsid w:val="009B48B7"/>
    <w:rsid w:val="009B632E"/>
    <w:rsid w:val="009C2D78"/>
    <w:rsid w:val="009D71BA"/>
    <w:rsid w:val="009D773B"/>
    <w:rsid w:val="009E0331"/>
    <w:rsid w:val="009E5364"/>
    <w:rsid w:val="009E74F1"/>
    <w:rsid w:val="009F0258"/>
    <w:rsid w:val="009F35C6"/>
    <w:rsid w:val="009F4EBD"/>
    <w:rsid w:val="009F5463"/>
    <w:rsid w:val="009F7883"/>
    <w:rsid w:val="00A0372F"/>
    <w:rsid w:val="00A053BE"/>
    <w:rsid w:val="00A10E39"/>
    <w:rsid w:val="00A11E18"/>
    <w:rsid w:val="00A127F7"/>
    <w:rsid w:val="00A13348"/>
    <w:rsid w:val="00A15EC0"/>
    <w:rsid w:val="00A32440"/>
    <w:rsid w:val="00A36581"/>
    <w:rsid w:val="00A4066D"/>
    <w:rsid w:val="00A45A3D"/>
    <w:rsid w:val="00A57750"/>
    <w:rsid w:val="00A60CB9"/>
    <w:rsid w:val="00A6546C"/>
    <w:rsid w:val="00A71B53"/>
    <w:rsid w:val="00A814C3"/>
    <w:rsid w:val="00A97649"/>
    <w:rsid w:val="00AA055F"/>
    <w:rsid w:val="00AA0BF5"/>
    <w:rsid w:val="00AA5E15"/>
    <w:rsid w:val="00AA7529"/>
    <w:rsid w:val="00AB28C6"/>
    <w:rsid w:val="00AC62D1"/>
    <w:rsid w:val="00AD0082"/>
    <w:rsid w:val="00AD0D4E"/>
    <w:rsid w:val="00AD1C25"/>
    <w:rsid w:val="00AD48C7"/>
    <w:rsid w:val="00AD5E33"/>
    <w:rsid w:val="00AE1FB8"/>
    <w:rsid w:val="00AE74D4"/>
    <w:rsid w:val="00AE7673"/>
    <w:rsid w:val="00AF02C8"/>
    <w:rsid w:val="00AF606C"/>
    <w:rsid w:val="00AF6DE3"/>
    <w:rsid w:val="00B14777"/>
    <w:rsid w:val="00B17BBB"/>
    <w:rsid w:val="00B23AA2"/>
    <w:rsid w:val="00B2633F"/>
    <w:rsid w:val="00B32398"/>
    <w:rsid w:val="00B37825"/>
    <w:rsid w:val="00B467ED"/>
    <w:rsid w:val="00B47E52"/>
    <w:rsid w:val="00B509B6"/>
    <w:rsid w:val="00B50EB8"/>
    <w:rsid w:val="00B54140"/>
    <w:rsid w:val="00B60CB0"/>
    <w:rsid w:val="00B640B5"/>
    <w:rsid w:val="00B65994"/>
    <w:rsid w:val="00B7059A"/>
    <w:rsid w:val="00B720E4"/>
    <w:rsid w:val="00B746AE"/>
    <w:rsid w:val="00B8267D"/>
    <w:rsid w:val="00B87089"/>
    <w:rsid w:val="00B93085"/>
    <w:rsid w:val="00BA2578"/>
    <w:rsid w:val="00BB28A3"/>
    <w:rsid w:val="00BC02CB"/>
    <w:rsid w:val="00BC2F3B"/>
    <w:rsid w:val="00BC740C"/>
    <w:rsid w:val="00BD2135"/>
    <w:rsid w:val="00BD268C"/>
    <w:rsid w:val="00BD3731"/>
    <w:rsid w:val="00BE1EF9"/>
    <w:rsid w:val="00BE246B"/>
    <w:rsid w:val="00BF3356"/>
    <w:rsid w:val="00BF3AE5"/>
    <w:rsid w:val="00BF687C"/>
    <w:rsid w:val="00C11AC2"/>
    <w:rsid w:val="00C137C8"/>
    <w:rsid w:val="00C14851"/>
    <w:rsid w:val="00C16D65"/>
    <w:rsid w:val="00C2082B"/>
    <w:rsid w:val="00C23781"/>
    <w:rsid w:val="00C271FE"/>
    <w:rsid w:val="00C333B9"/>
    <w:rsid w:val="00C33B53"/>
    <w:rsid w:val="00C41585"/>
    <w:rsid w:val="00C41D4D"/>
    <w:rsid w:val="00C420A6"/>
    <w:rsid w:val="00C4236D"/>
    <w:rsid w:val="00C46F3C"/>
    <w:rsid w:val="00C65D01"/>
    <w:rsid w:val="00C71F07"/>
    <w:rsid w:val="00C81658"/>
    <w:rsid w:val="00C86181"/>
    <w:rsid w:val="00C86774"/>
    <w:rsid w:val="00C87F60"/>
    <w:rsid w:val="00C91014"/>
    <w:rsid w:val="00CA36F9"/>
    <w:rsid w:val="00CB06DC"/>
    <w:rsid w:val="00CB447D"/>
    <w:rsid w:val="00CC2448"/>
    <w:rsid w:val="00CC292A"/>
    <w:rsid w:val="00CC3B88"/>
    <w:rsid w:val="00CD153F"/>
    <w:rsid w:val="00CD2535"/>
    <w:rsid w:val="00CE5FAD"/>
    <w:rsid w:val="00CE6F09"/>
    <w:rsid w:val="00D010E1"/>
    <w:rsid w:val="00D016CC"/>
    <w:rsid w:val="00D03561"/>
    <w:rsid w:val="00D12E4F"/>
    <w:rsid w:val="00D12ED6"/>
    <w:rsid w:val="00D22416"/>
    <w:rsid w:val="00D33C4E"/>
    <w:rsid w:val="00D3556F"/>
    <w:rsid w:val="00D360FC"/>
    <w:rsid w:val="00D44444"/>
    <w:rsid w:val="00D44542"/>
    <w:rsid w:val="00D45E3C"/>
    <w:rsid w:val="00D46578"/>
    <w:rsid w:val="00D557DD"/>
    <w:rsid w:val="00D5698A"/>
    <w:rsid w:val="00D64825"/>
    <w:rsid w:val="00D66B51"/>
    <w:rsid w:val="00D840E7"/>
    <w:rsid w:val="00D94F61"/>
    <w:rsid w:val="00D96F22"/>
    <w:rsid w:val="00DA48B1"/>
    <w:rsid w:val="00DA4CB9"/>
    <w:rsid w:val="00DB2245"/>
    <w:rsid w:val="00DD3ABD"/>
    <w:rsid w:val="00DE3601"/>
    <w:rsid w:val="00DE3FB8"/>
    <w:rsid w:val="00DF0038"/>
    <w:rsid w:val="00DF130F"/>
    <w:rsid w:val="00DF1979"/>
    <w:rsid w:val="00E00B5B"/>
    <w:rsid w:val="00E00BFB"/>
    <w:rsid w:val="00E01B30"/>
    <w:rsid w:val="00E03266"/>
    <w:rsid w:val="00E057FC"/>
    <w:rsid w:val="00E06988"/>
    <w:rsid w:val="00E072B1"/>
    <w:rsid w:val="00E10F10"/>
    <w:rsid w:val="00E151A8"/>
    <w:rsid w:val="00E34D75"/>
    <w:rsid w:val="00E36642"/>
    <w:rsid w:val="00E40A8B"/>
    <w:rsid w:val="00E471A0"/>
    <w:rsid w:val="00E522BA"/>
    <w:rsid w:val="00E52C45"/>
    <w:rsid w:val="00E56954"/>
    <w:rsid w:val="00E56BCD"/>
    <w:rsid w:val="00E57074"/>
    <w:rsid w:val="00E6201A"/>
    <w:rsid w:val="00E64FF6"/>
    <w:rsid w:val="00E75943"/>
    <w:rsid w:val="00E77C94"/>
    <w:rsid w:val="00E9727C"/>
    <w:rsid w:val="00EA0CD8"/>
    <w:rsid w:val="00EA3296"/>
    <w:rsid w:val="00EA3C2F"/>
    <w:rsid w:val="00EA780A"/>
    <w:rsid w:val="00EB0FAB"/>
    <w:rsid w:val="00EB6683"/>
    <w:rsid w:val="00EB7B4E"/>
    <w:rsid w:val="00EC2B88"/>
    <w:rsid w:val="00EC413C"/>
    <w:rsid w:val="00EC41AC"/>
    <w:rsid w:val="00EF2AB3"/>
    <w:rsid w:val="00EF6734"/>
    <w:rsid w:val="00F00407"/>
    <w:rsid w:val="00F0258B"/>
    <w:rsid w:val="00F0317D"/>
    <w:rsid w:val="00F1092B"/>
    <w:rsid w:val="00F1580C"/>
    <w:rsid w:val="00F24DA6"/>
    <w:rsid w:val="00F250DE"/>
    <w:rsid w:val="00F3352A"/>
    <w:rsid w:val="00F40941"/>
    <w:rsid w:val="00F42264"/>
    <w:rsid w:val="00F42C28"/>
    <w:rsid w:val="00F456EF"/>
    <w:rsid w:val="00F52177"/>
    <w:rsid w:val="00F52AC8"/>
    <w:rsid w:val="00F5505B"/>
    <w:rsid w:val="00F573EB"/>
    <w:rsid w:val="00F630F3"/>
    <w:rsid w:val="00F65603"/>
    <w:rsid w:val="00F74247"/>
    <w:rsid w:val="00F77087"/>
    <w:rsid w:val="00F83142"/>
    <w:rsid w:val="00FA4185"/>
    <w:rsid w:val="00FA6429"/>
    <w:rsid w:val="00FC1A3B"/>
    <w:rsid w:val="00FC1D6D"/>
    <w:rsid w:val="00FC3A2D"/>
    <w:rsid w:val="00FC49FB"/>
    <w:rsid w:val="00FC5A15"/>
    <w:rsid w:val="00FD7659"/>
    <w:rsid w:val="00FE215E"/>
    <w:rsid w:val="00FE5ACA"/>
    <w:rsid w:val="00FF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green" strokecolor="green">
      <v:fill color="green"/>
      <v:stroke color="green" weight=".05pt"/>
    </o:shapedefaults>
    <o:shapelayout v:ext="edit">
      <o:idmap v:ext="edit" data="2"/>
    </o:shapelayout>
  </w:shapeDefaults>
  <w:decimalSymbol w:val="."/>
  <w:listSeparator w:val=","/>
  <w14:docId w14:val="408650DF"/>
  <w15:docId w15:val="{9527E92E-4F75-48DB-9648-E65EF38B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14C"/>
    <w:rPr>
      <w:rFonts w:ascii="Arial" w:hAnsi="Arial"/>
      <w:sz w:val="22"/>
      <w:szCs w:val="24"/>
    </w:rPr>
  </w:style>
  <w:style w:type="paragraph" w:styleId="Heading1">
    <w:name w:val="heading 1"/>
    <w:basedOn w:val="Normal"/>
    <w:next w:val="BodyText"/>
    <w:qFormat/>
    <w:rsid w:val="00E64FF6"/>
    <w:pPr>
      <w:keepNext/>
      <w:numPr>
        <w:numId w:val="10"/>
      </w:numPr>
      <w:tabs>
        <w:tab w:val="left" w:pos="567"/>
      </w:tabs>
      <w:spacing w:before="240" w:after="120"/>
      <w:outlineLvl w:val="0"/>
    </w:pPr>
    <w:rPr>
      <w:rFonts w:cs="Arial"/>
      <w:b/>
      <w:bCs/>
      <w:kern w:val="24"/>
      <w:sz w:val="24"/>
    </w:rPr>
  </w:style>
  <w:style w:type="paragraph" w:styleId="Heading2">
    <w:name w:val="heading 2"/>
    <w:basedOn w:val="Normal"/>
    <w:next w:val="BodyText2"/>
    <w:qFormat/>
    <w:rsid w:val="002D1C7F"/>
    <w:pPr>
      <w:keepNext/>
      <w:numPr>
        <w:ilvl w:val="1"/>
        <w:numId w:val="10"/>
      </w:numPr>
      <w:spacing w:before="240" w:after="12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BodyText2"/>
    <w:autoRedefine/>
    <w:qFormat/>
    <w:rsid w:val="0093266C"/>
    <w:pPr>
      <w:keepNext/>
      <w:numPr>
        <w:ilvl w:val="2"/>
        <w:numId w:val="7"/>
      </w:numPr>
      <w:tabs>
        <w:tab w:val="num" w:pos="737"/>
      </w:tabs>
      <w:spacing w:before="120" w:after="120"/>
      <w:ind w:left="737" w:hanging="737"/>
      <w:outlineLvl w:val="2"/>
    </w:pPr>
    <w:rPr>
      <w:rFonts w:cs="Arial"/>
      <w:b/>
      <w:szCs w:val="26"/>
    </w:rPr>
  </w:style>
  <w:style w:type="paragraph" w:styleId="Heading4">
    <w:name w:val="heading 4"/>
    <w:basedOn w:val="Normal"/>
    <w:qFormat/>
    <w:rsid w:val="00E64FF6"/>
    <w:pPr>
      <w:keepNext/>
      <w:numPr>
        <w:ilvl w:val="3"/>
        <w:numId w:val="10"/>
      </w:numPr>
      <w:spacing w:before="240" w:after="120"/>
      <w:outlineLvl w:val="3"/>
    </w:pPr>
    <w:rPr>
      <w:rFonts w:cs="Arial"/>
      <w:szCs w:val="22"/>
    </w:rPr>
  </w:style>
  <w:style w:type="paragraph" w:styleId="Heading5">
    <w:name w:val="heading 5"/>
    <w:basedOn w:val="Normal"/>
    <w:next w:val="Normal"/>
    <w:qFormat/>
    <w:rsid w:val="00E64FF6"/>
    <w:pPr>
      <w:numPr>
        <w:ilvl w:val="4"/>
        <w:numId w:val="10"/>
      </w:numPr>
      <w:spacing w:before="240" w:after="12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autoRedefine/>
    <w:qFormat/>
    <w:rsid w:val="00E64FF6"/>
    <w:pPr>
      <w:keepNext/>
      <w:numPr>
        <w:ilvl w:val="5"/>
        <w:numId w:val="10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rsid w:val="00E64FF6"/>
    <w:pPr>
      <w:keepNext/>
      <w:numPr>
        <w:ilvl w:val="6"/>
        <w:numId w:val="10"/>
      </w:numPr>
      <w:outlineLvl w:val="6"/>
    </w:pPr>
    <w:rPr>
      <w:rFonts w:cs="Arial"/>
      <w:color w:val="FF0000"/>
      <w:sz w:val="36"/>
      <w:szCs w:val="20"/>
    </w:rPr>
  </w:style>
  <w:style w:type="paragraph" w:styleId="Heading8">
    <w:name w:val="heading 8"/>
    <w:basedOn w:val="Normal"/>
    <w:next w:val="Normal"/>
    <w:qFormat/>
    <w:rsid w:val="00E64FF6"/>
    <w:pPr>
      <w:numPr>
        <w:ilvl w:val="7"/>
        <w:numId w:val="10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E64FF6"/>
    <w:pPr>
      <w:numPr>
        <w:ilvl w:val="8"/>
        <w:numId w:val="10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698A"/>
    <w:pPr>
      <w:ind w:left="454"/>
      <w:jc w:val="both"/>
    </w:pPr>
  </w:style>
  <w:style w:type="paragraph" w:styleId="BodyText2">
    <w:name w:val="Body Text 2"/>
    <w:basedOn w:val="Normal"/>
    <w:rsid w:val="00D5698A"/>
    <w:pPr>
      <w:ind w:left="737"/>
      <w:jc w:val="both"/>
    </w:pPr>
  </w:style>
  <w:style w:type="paragraph" w:styleId="Caption">
    <w:name w:val="caption"/>
    <w:basedOn w:val="Normal"/>
    <w:next w:val="Normal"/>
    <w:qFormat/>
    <w:rsid w:val="0078514C"/>
    <w:pPr>
      <w:spacing w:before="120" w:after="120"/>
      <w:jc w:val="center"/>
    </w:pPr>
    <w:rPr>
      <w:b/>
      <w:bCs/>
      <w:sz w:val="20"/>
      <w:szCs w:val="20"/>
    </w:rPr>
  </w:style>
  <w:style w:type="paragraph" w:styleId="Header">
    <w:name w:val="header"/>
    <w:aliases w:val="HeaderPort,Subject,Header1,h Char"/>
    <w:basedOn w:val="Normal"/>
    <w:link w:val="HeaderChar"/>
    <w:rsid w:val="00C33B53"/>
    <w:rPr>
      <w:b/>
      <w:sz w:val="16"/>
    </w:rPr>
  </w:style>
  <w:style w:type="paragraph" w:styleId="TOC1">
    <w:name w:val="toc 1"/>
    <w:basedOn w:val="Normal"/>
    <w:next w:val="Normal"/>
    <w:autoRedefine/>
    <w:uiPriority w:val="39"/>
    <w:qFormat/>
    <w:rsid w:val="0078514C"/>
    <w:pPr>
      <w:spacing w:after="120"/>
    </w:pPr>
    <w:rPr>
      <w:sz w:val="24"/>
    </w:rPr>
  </w:style>
  <w:style w:type="paragraph" w:customStyle="1" w:styleId="AlphabeticBullet">
    <w:name w:val="Alphabetic Bullet"/>
    <w:basedOn w:val="BodyText2"/>
    <w:rsid w:val="0078514C"/>
    <w:pPr>
      <w:numPr>
        <w:numId w:val="4"/>
      </w:numPr>
    </w:pPr>
  </w:style>
  <w:style w:type="paragraph" w:styleId="TOAHeading">
    <w:name w:val="toa heading"/>
    <w:basedOn w:val="Normal"/>
    <w:next w:val="Normal"/>
    <w:semiHidden/>
    <w:rsid w:val="0078514C"/>
    <w:pPr>
      <w:spacing w:before="360" w:after="240"/>
    </w:pPr>
    <w:rPr>
      <w:rFonts w:cs="Arial"/>
      <w:b/>
      <w:bCs/>
      <w:sz w:val="28"/>
    </w:rPr>
  </w:style>
  <w:style w:type="paragraph" w:styleId="TOC2">
    <w:name w:val="toc 2"/>
    <w:basedOn w:val="Normal"/>
    <w:next w:val="Normal"/>
    <w:autoRedefine/>
    <w:uiPriority w:val="39"/>
    <w:qFormat/>
    <w:rsid w:val="0078514C"/>
    <w:pPr>
      <w:ind w:left="220"/>
    </w:pPr>
  </w:style>
  <w:style w:type="paragraph" w:customStyle="1" w:styleId="Attachmenttitle">
    <w:name w:val="Attachment title"/>
    <w:rsid w:val="0078514C"/>
    <w:pPr>
      <w:spacing w:line="360" w:lineRule="auto"/>
      <w:jc w:val="center"/>
    </w:pPr>
    <w:rPr>
      <w:rFonts w:ascii="Arial" w:hAnsi="Arial"/>
      <w:b/>
      <w:sz w:val="28"/>
    </w:rPr>
  </w:style>
  <w:style w:type="paragraph" w:customStyle="1" w:styleId="Bullet-1">
    <w:name w:val="Bullet-1"/>
    <w:basedOn w:val="BodyText"/>
    <w:rsid w:val="0078514C"/>
    <w:pPr>
      <w:numPr>
        <w:numId w:val="1"/>
      </w:numPr>
    </w:pPr>
  </w:style>
  <w:style w:type="paragraph" w:customStyle="1" w:styleId="Bullet-2">
    <w:name w:val="Bullet-2"/>
    <w:basedOn w:val="BodyText2"/>
    <w:rsid w:val="0078514C"/>
    <w:pPr>
      <w:numPr>
        <w:numId w:val="2"/>
      </w:numPr>
    </w:pPr>
  </w:style>
  <w:style w:type="paragraph" w:customStyle="1" w:styleId="Header1">
    <w:name w:val="Header 1"/>
    <w:basedOn w:val="Header"/>
    <w:autoRedefine/>
    <w:rsid w:val="00FC1A3B"/>
    <w:pPr>
      <w:ind w:left="-70" w:right="-70"/>
      <w:jc w:val="center"/>
    </w:pPr>
    <w:rPr>
      <w:b w:val="0"/>
    </w:rPr>
  </w:style>
  <w:style w:type="paragraph" w:customStyle="1" w:styleId="DocNum">
    <w:name w:val="Doc Num"/>
    <w:basedOn w:val="Normal"/>
    <w:autoRedefine/>
    <w:rsid w:val="001051B3"/>
    <w:pPr>
      <w:jc w:val="center"/>
    </w:pPr>
    <w:rPr>
      <w:sz w:val="18"/>
      <w:szCs w:val="22"/>
    </w:rPr>
  </w:style>
  <w:style w:type="paragraph" w:customStyle="1" w:styleId="Bullet3">
    <w:name w:val="Bullet 3"/>
    <w:basedOn w:val="AlphabeticBullet"/>
    <w:rsid w:val="00CD2535"/>
    <w:pPr>
      <w:numPr>
        <w:numId w:val="3"/>
      </w:numPr>
    </w:pPr>
  </w:style>
  <w:style w:type="paragraph" w:styleId="Footer">
    <w:name w:val="footer"/>
    <w:aliases w:val="Footer1"/>
    <w:basedOn w:val="Normal"/>
    <w:link w:val="FooterChar"/>
    <w:rsid w:val="000921F2"/>
    <w:pPr>
      <w:tabs>
        <w:tab w:val="center" w:pos="4153"/>
        <w:tab w:val="right" w:pos="8306"/>
      </w:tabs>
      <w:jc w:val="both"/>
    </w:pPr>
    <w:rPr>
      <w:sz w:val="14"/>
    </w:rPr>
  </w:style>
  <w:style w:type="character" w:styleId="Hyperlink">
    <w:name w:val="Hyperlink"/>
    <w:basedOn w:val="DefaultParagraphFont"/>
    <w:uiPriority w:val="99"/>
    <w:rsid w:val="0078514C"/>
    <w:rPr>
      <w:color w:val="0000FF"/>
      <w:u w:val="single"/>
    </w:rPr>
  </w:style>
  <w:style w:type="character" w:styleId="PageNumber">
    <w:name w:val="page number"/>
    <w:basedOn w:val="DefaultParagraphFont"/>
    <w:rsid w:val="002B09D7"/>
    <w:rPr>
      <w:rFonts w:ascii="Arial" w:hAnsi="Arial" w:cs="Arial"/>
      <w:sz w:val="18"/>
      <w:szCs w:val="18"/>
    </w:rPr>
  </w:style>
  <w:style w:type="paragraph" w:customStyle="1" w:styleId="DocTitle">
    <w:name w:val="Doc Title"/>
    <w:basedOn w:val="HeaderTextChar"/>
    <w:link w:val="DocTitleChar"/>
    <w:rsid w:val="00EB7B4E"/>
    <w:rPr>
      <w:sz w:val="32"/>
      <w:szCs w:val="32"/>
    </w:rPr>
  </w:style>
  <w:style w:type="character" w:customStyle="1" w:styleId="DocTitleChar">
    <w:name w:val="Doc Title Char"/>
    <w:basedOn w:val="HeaderTextCharChar"/>
    <w:link w:val="DocTitle"/>
    <w:rsid w:val="00EB7B4E"/>
    <w:rPr>
      <w:rFonts w:ascii="Arial" w:eastAsia="SimSun" w:hAnsi="Arial" w:cs="Arial"/>
      <w:b/>
      <w:bCs/>
      <w:sz w:val="32"/>
      <w:szCs w:val="32"/>
      <w:lang w:val="en-US" w:eastAsia="en-US" w:bidi="ar-SA"/>
    </w:rPr>
  </w:style>
  <w:style w:type="character" w:styleId="FollowedHyperlink">
    <w:name w:val="FollowedHyperlink"/>
    <w:basedOn w:val="DefaultParagraphFont"/>
    <w:rsid w:val="0078514C"/>
    <w:rPr>
      <w:color w:val="800080"/>
      <w:u w:val="single"/>
    </w:rPr>
  </w:style>
  <w:style w:type="paragraph" w:styleId="BalloonText">
    <w:name w:val="Balloon Text"/>
    <w:basedOn w:val="Normal"/>
    <w:semiHidden/>
    <w:rsid w:val="009147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14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Char">
    <w:name w:val="Header Text Char"/>
    <w:basedOn w:val="Normal"/>
    <w:link w:val="HeaderTextCharChar"/>
    <w:rsid w:val="00EF2AB3"/>
    <w:pPr>
      <w:jc w:val="center"/>
    </w:pPr>
    <w:rPr>
      <w:rFonts w:eastAsia="SimSun" w:cs="Arial"/>
      <w:b/>
      <w:bCs/>
      <w:sz w:val="18"/>
      <w:szCs w:val="18"/>
    </w:rPr>
  </w:style>
  <w:style w:type="character" w:customStyle="1" w:styleId="HeaderTextCharChar">
    <w:name w:val="Header Text Char Char"/>
    <w:basedOn w:val="DefaultParagraphFont"/>
    <w:link w:val="HeaderTextChar"/>
    <w:rsid w:val="00EF2AB3"/>
    <w:rPr>
      <w:rFonts w:ascii="Arial" w:eastAsia="SimSun" w:hAnsi="Arial" w:cs="Arial"/>
      <w:b/>
      <w:bCs/>
      <w:sz w:val="18"/>
      <w:szCs w:val="18"/>
      <w:lang w:val="en-US" w:eastAsia="en-US" w:bidi="ar-SA"/>
    </w:rPr>
  </w:style>
  <w:style w:type="paragraph" w:customStyle="1" w:styleId="IndentNum1">
    <w:name w:val="Indent Num 1"/>
    <w:basedOn w:val="Normal"/>
    <w:rsid w:val="009B632E"/>
    <w:pPr>
      <w:numPr>
        <w:numId w:val="5"/>
      </w:numPr>
    </w:pPr>
  </w:style>
  <w:style w:type="paragraph" w:customStyle="1" w:styleId="IndentChr1">
    <w:name w:val="Indent Chr 1"/>
    <w:basedOn w:val="Normal"/>
    <w:rsid w:val="009B632E"/>
    <w:pPr>
      <w:numPr>
        <w:numId w:val="6"/>
      </w:numPr>
    </w:pPr>
  </w:style>
  <w:style w:type="paragraph" w:customStyle="1" w:styleId="Heading3Text">
    <w:name w:val="Heading 3 Text"/>
    <w:basedOn w:val="Heading3"/>
    <w:next w:val="BodyText2"/>
    <w:rsid w:val="002B09D7"/>
    <w:rPr>
      <w:b w:val="0"/>
      <w:szCs w:val="22"/>
    </w:rPr>
  </w:style>
  <w:style w:type="paragraph" w:customStyle="1" w:styleId="IndentChr2">
    <w:name w:val="Indent Chr 2"/>
    <w:basedOn w:val="IndentChr1"/>
    <w:rsid w:val="009B632E"/>
    <w:pPr>
      <w:numPr>
        <w:numId w:val="8"/>
      </w:numPr>
    </w:pPr>
    <w:rPr>
      <w:rFonts w:cs="Arial"/>
      <w:szCs w:val="22"/>
    </w:rPr>
  </w:style>
  <w:style w:type="paragraph" w:styleId="BodyText3">
    <w:name w:val="Body Text 3"/>
    <w:basedOn w:val="Normal"/>
    <w:rsid w:val="002B09D7"/>
    <w:pPr>
      <w:spacing w:after="120"/>
    </w:pPr>
    <w:rPr>
      <w:sz w:val="16"/>
      <w:szCs w:val="16"/>
    </w:rPr>
  </w:style>
  <w:style w:type="paragraph" w:styleId="ListNumber">
    <w:name w:val="List Number"/>
    <w:basedOn w:val="Normal"/>
    <w:rsid w:val="00963862"/>
    <w:pPr>
      <w:tabs>
        <w:tab w:val="num" w:pos="1494"/>
      </w:tabs>
      <w:ind w:left="1474" w:hanging="340"/>
    </w:pPr>
  </w:style>
  <w:style w:type="paragraph" w:customStyle="1" w:styleId="IndentNum2">
    <w:name w:val="Indent Num 2"/>
    <w:basedOn w:val="IndentNum1"/>
    <w:rsid w:val="009B632E"/>
    <w:pPr>
      <w:numPr>
        <w:numId w:val="9"/>
      </w:numPr>
    </w:pPr>
    <w:rPr>
      <w:rFonts w:cs="Arial"/>
      <w:szCs w:val="22"/>
    </w:rPr>
  </w:style>
  <w:style w:type="paragraph" w:customStyle="1" w:styleId="TableText">
    <w:name w:val="Table Text"/>
    <w:basedOn w:val="Normal"/>
    <w:rsid w:val="00623864"/>
    <w:rPr>
      <w:rFonts w:cs="Arial"/>
      <w:sz w:val="20"/>
      <w:szCs w:val="20"/>
    </w:rPr>
  </w:style>
  <w:style w:type="paragraph" w:customStyle="1" w:styleId="xxx1">
    <w:name w:val="x.x.x(1)"/>
    <w:basedOn w:val="Normal"/>
    <w:rsid w:val="003C56C0"/>
    <w:pPr>
      <w:widowControl w:val="0"/>
      <w:overflowPunct w:val="0"/>
      <w:autoSpaceDE w:val="0"/>
      <w:autoSpaceDN w:val="0"/>
      <w:adjustRightInd w:val="0"/>
      <w:spacing w:line="300" w:lineRule="auto"/>
      <w:ind w:left="1418" w:hanging="568"/>
      <w:jc w:val="both"/>
      <w:textAlignment w:val="baseline"/>
    </w:pPr>
    <w:rPr>
      <w:rFonts w:ascii="Helvetica" w:eastAsia="Mincho" w:hAnsi="Helvetica"/>
      <w:sz w:val="24"/>
      <w:szCs w:val="20"/>
      <w:lang w:eastAsia="ja-JP"/>
    </w:rPr>
  </w:style>
  <w:style w:type="character" w:customStyle="1" w:styleId="HeaderChar">
    <w:name w:val="Header Char"/>
    <w:aliases w:val="HeaderPort Char,Subject Char,Header1 Char,h Char Char"/>
    <w:basedOn w:val="DefaultParagraphFont"/>
    <w:link w:val="Header"/>
    <w:rsid w:val="00FC1D6D"/>
    <w:rPr>
      <w:rFonts w:ascii="Arial" w:hAnsi="Arial"/>
      <w:b/>
      <w:sz w:val="16"/>
      <w:szCs w:val="24"/>
    </w:rPr>
  </w:style>
  <w:style w:type="paragraph" w:styleId="BodyTextIndent2">
    <w:name w:val="Body Text Indent 2"/>
    <w:basedOn w:val="Normal"/>
    <w:link w:val="BodyTextIndent2Char"/>
    <w:rsid w:val="002F698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F6989"/>
    <w:rPr>
      <w:rFonts w:ascii="Arial" w:hAnsi="Arial"/>
      <w:sz w:val="22"/>
      <w:szCs w:val="24"/>
    </w:rPr>
  </w:style>
  <w:style w:type="paragraph" w:customStyle="1" w:styleId="Default">
    <w:name w:val="Default"/>
    <w:rsid w:val="00E00B5B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customStyle="1" w:styleId="xx1">
    <w:name w:val="x.x(1)"/>
    <w:basedOn w:val="Normal"/>
    <w:uiPriority w:val="99"/>
    <w:rsid w:val="00E00B5B"/>
    <w:pPr>
      <w:widowControl w:val="0"/>
      <w:overflowPunct w:val="0"/>
      <w:autoSpaceDE w:val="0"/>
      <w:autoSpaceDN w:val="0"/>
      <w:adjustRightInd w:val="0"/>
      <w:spacing w:line="300" w:lineRule="auto"/>
      <w:ind w:left="1134" w:right="141" w:hanging="567"/>
      <w:jc w:val="both"/>
      <w:textAlignment w:val="baseline"/>
    </w:pPr>
    <w:rPr>
      <w:rFonts w:ascii="Helvetica" w:eastAsia="Mincho" w:hAnsi="Helvetica"/>
      <w:sz w:val="24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00B5B"/>
    <w:pPr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00B5B"/>
    <w:pPr>
      <w:spacing w:after="100" w:line="276" w:lineRule="auto"/>
      <w:ind w:left="440"/>
    </w:pPr>
    <w:rPr>
      <w:rFonts w:asciiTheme="minorHAnsi" w:eastAsiaTheme="minorEastAsia" w:hAnsiTheme="minorHAnsi" w:cstheme="minorBidi"/>
      <w:szCs w:val="22"/>
    </w:rPr>
  </w:style>
  <w:style w:type="paragraph" w:styleId="FootnoteText">
    <w:name w:val="footnote text"/>
    <w:basedOn w:val="Normal"/>
    <w:link w:val="FootnoteTextChar"/>
    <w:rsid w:val="00E00B5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00B5B"/>
    <w:rPr>
      <w:rFonts w:ascii="Arial" w:hAnsi="Arial"/>
    </w:rPr>
  </w:style>
  <w:style w:type="character" w:styleId="FootnoteReference">
    <w:name w:val="footnote reference"/>
    <w:basedOn w:val="DefaultParagraphFont"/>
    <w:rsid w:val="00E00B5B"/>
    <w:rPr>
      <w:vertAlign w:val="superscript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32FB8"/>
    <w:pPr>
      <w:ind w:left="720"/>
    </w:pPr>
    <w:rPr>
      <w:rFonts w:ascii="Calibri" w:eastAsiaTheme="minorHAnsi" w:hAnsi="Calibri"/>
      <w:szCs w:val="22"/>
    </w:rPr>
  </w:style>
  <w:style w:type="character" w:customStyle="1" w:styleId="FooterChar">
    <w:name w:val="Footer Char"/>
    <w:aliases w:val="Footer1 Char"/>
    <w:basedOn w:val="DefaultParagraphFont"/>
    <w:link w:val="Footer"/>
    <w:rsid w:val="00B37825"/>
    <w:rPr>
      <w:rFonts w:ascii="Arial" w:hAnsi="Arial"/>
      <w:sz w:val="14"/>
      <w:szCs w:val="24"/>
    </w:rPr>
  </w:style>
  <w:style w:type="paragraph" w:customStyle="1" w:styleId="TableParagraph">
    <w:name w:val="Table Paragraph"/>
    <w:basedOn w:val="Normal"/>
    <w:uiPriority w:val="1"/>
    <w:qFormat/>
    <w:rsid w:val="005E3F20"/>
    <w:pPr>
      <w:widowControl w:val="0"/>
      <w:spacing w:before="83"/>
      <w:ind w:left="383"/>
      <w:jc w:val="center"/>
    </w:pPr>
    <w:rPr>
      <w:rFonts w:eastAsia="Arial" w:cs="Arial"/>
      <w:szCs w:val="22"/>
    </w:rPr>
  </w:style>
  <w:style w:type="paragraph" w:customStyle="1" w:styleId="BodyText1">
    <w:name w:val="Body Text1"/>
    <w:basedOn w:val="BodyText"/>
    <w:link w:val="bodytextChar"/>
    <w:qFormat/>
    <w:rsid w:val="00C65D01"/>
  </w:style>
  <w:style w:type="character" w:customStyle="1" w:styleId="bodytextChar">
    <w:name w:val="body text Char"/>
    <w:basedOn w:val="DefaultParagraphFont"/>
    <w:link w:val="BodyText1"/>
    <w:rsid w:val="00C65D01"/>
    <w:rPr>
      <w:rFonts w:ascii="Arial" w:hAnsi="Arial"/>
      <w:sz w:val="22"/>
      <w:szCs w:val="24"/>
    </w:rPr>
  </w:style>
  <w:style w:type="table" w:customStyle="1" w:styleId="TableGrid0">
    <w:name w:val="TableGrid"/>
    <w:rsid w:val="009279B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oftable3">
    <w:name w:val="Grid of table3"/>
    <w:basedOn w:val="TableNormal"/>
    <w:next w:val="TableGrid"/>
    <w:uiPriority w:val="59"/>
    <w:rsid w:val="007A3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 Title"/>
    <w:basedOn w:val="Normal"/>
    <w:rsid w:val="00E52C45"/>
    <w:pPr>
      <w:ind w:left="144" w:right="115"/>
      <w:jc w:val="both"/>
    </w:pPr>
    <w:rPr>
      <w:rFonts w:ascii="Times New Roman" w:eastAsiaTheme="minorHAnsi" w:hAnsi="Times New Roman"/>
      <w:b/>
      <w:bCs/>
      <w:sz w:val="52"/>
      <w:szCs w:val="52"/>
    </w:rPr>
  </w:style>
  <w:style w:type="paragraph" w:customStyle="1" w:styleId="Style3">
    <w:name w:val="Style3"/>
    <w:basedOn w:val="Normal"/>
    <w:link w:val="Style3Char"/>
    <w:qFormat/>
    <w:rsid w:val="00E52C45"/>
    <w:pPr>
      <w:spacing w:after="200" w:line="360" w:lineRule="auto"/>
      <w:ind w:left="562" w:right="562"/>
      <w:contextualSpacing/>
      <w:jc w:val="both"/>
    </w:pPr>
    <w:rPr>
      <w:rFonts w:ascii="Garamond" w:eastAsiaTheme="minorHAnsi" w:hAnsi="Garamond"/>
      <w:sz w:val="24"/>
    </w:rPr>
  </w:style>
  <w:style w:type="character" w:customStyle="1" w:styleId="Style3Char">
    <w:name w:val="Style3 Char"/>
    <w:basedOn w:val="DefaultParagraphFont"/>
    <w:link w:val="Style3"/>
    <w:rsid w:val="00E52C45"/>
    <w:rPr>
      <w:rFonts w:ascii="Garamond" w:eastAsiaTheme="minorHAnsi" w:hAnsi="Garamond"/>
      <w:sz w:val="24"/>
      <w:szCs w:val="24"/>
    </w:rPr>
  </w:style>
  <w:style w:type="paragraph" w:customStyle="1" w:styleId="Heading1-N">
    <w:name w:val="Heading 1-N"/>
    <w:basedOn w:val="ListParagraph"/>
    <w:qFormat/>
    <w:rsid w:val="00E52C45"/>
    <w:pPr>
      <w:numPr>
        <w:numId w:val="14"/>
      </w:numPr>
      <w:tabs>
        <w:tab w:val="left" w:pos="288"/>
      </w:tabs>
      <w:spacing w:before="240" w:after="240"/>
      <w:ind w:left="702" w:right="115"/>
      <w:contextualSpacing/>
      <w:outlineLvl w:val="0"/>
    </w:pPr>
    <w:rPr>
      <w:rFonts w:ascii="Garamond" w:hAnsi="Garamond" w:cstheme="minorBidi"/>
      <w:b/>
      <w:caps/>
      <w:sz w:val="24"/>
      <w:u w:val="single"/>
    </w:rPr>
  </w:style>
  <w:style w:type="paragraph" w:customStyle="1" w:styleId="Heading2-N">
    <w:name w:val="Heading 2-N"/>
    <w:basedOn w:val="ListParagraph"/>
    <w:qFormat/>
    <w:rsid w:val="00E52C45"/>
    <w:pPr>
      <w:numPr>
        <w:ilvl w:val="1"/>
        <w:numId w:val="14"/>
      </w:numPr>
      <w:tabs>
        <w:tab w:val="left" w:pos="360"/>
      </w:tabs>
      <w:spacing w:before="240" w:after="240"/>
      <w:ind w:right="115"/>
      <w:contextualSpacing/>
      <w:outlineLvl w:val="1"/>
    </w:pPr>
    <w:rPr>
      <w:rFonts w:ascii="Garamond" w:hAnsi="Garamond" w:cstheme="minorBidi"/>
      <w:b/>
      <w:sz w:val="24"/>
      <w:u w:val="single"/>
    </w:rPr>
  </w:style>
  <w:style w:type="paragraph" w:customStyle="1" w:styleId="Heading3-N">
    <w:name w:val="Heading 3-N"/>
    <w:basedOn w:val="ListParagraph"/>
    <w:qFormat/>
    <w:rsid w:val="00E52C45"/>
    <w:pPr>
      <w:numPr>
        <w:ilvl w:val="2"/>
        <w:numId w:val="14"/>
      </w:numPr>
      <w:tabs>
        <w:tab w:val="left" w:pos="504"/>
      </w:tabs>
      <w:spacing w:before="240" w:after="240"/>
      <w:ind w:left="360" w:right="115" w:firstLine="0"/>
      <w:contextualSpacing/>
      <w:outlineLvl w:val="2"/>
    </w:pPr>
    <w:rPr>
      <w:rFonts w:ascii="Garamond" w:hAnsi="Garamond" w:cstheme="minorBidi"/>
      <w:sz w:val="24"/>
      <w:u w:val="single"/>
    </w:rPr>
  </w:style>
  <w:style w:type="paragraph" w:customStyle="1" w:styleId="Heading4-N">
    <w:name w:val="Heading 4-N"/>
    <w:basedOn w:val="ListParagraph"/>
    <w:qFormat/>
    <w:rsid w:val="00E52C45"/>
    <w:pPr>
      <w:numPr>
        <w:ilvl w:val="3"/>
        <w:numId w:val="14"/>
      </w:numPr>
      <w:tabs>
        <w:tab w:val="left" w:pos="576"/>
      </w:tabs>
      <w:spacing w:before="240" w:after="240"/>
      <w:ind w:left="432" w:right="115" w:firstLine="0"/>
      <w:contextualSpacing/>
      <w:outlineLvl w:val="3"/>
    </w:pPr>
    <w:rPr>
      <w:rFonts w:ascii="Garamond" w:hAnsi="Garamond" w:cstheme="minorBidi"/>
      <w:sz w:val="24"/>
      <w:u w:val="single"/>
    </w:rPr>
  </w:style>
  <w:style w:type="paragraph" w:customStyle="1" w:styleId="Heading5-N">
    <w:name w:val="Heading 5-N"/>
    <w:basedOn w:val="ListParagraph"/>
    <w:qFormat/>
    <w:rsid w:val="00E52C45"/>
    <w:pPr>
      <w:numPr>
        <w:ilvl w:val="4"/>
        <w:numId w:val="14"/>
      </w:numPr>
      <w:tabs>
        <w:tab w:val="left" w:pos="648"/>
      </w:tabs>
      <w:spacing w:before="240" w:after="240"/>
      <w:ind w:left="432" w:right="115" w:firstLine="0"/>
      <w:contextualSpacing/>
      <w:outlineLvl w:val="4"/>
    </w:pPr>
    <w:rPr>
      <w:rFonts w:ascii="Garamond" w:hAnsi="Garamond" w:cstheme="minorBidi"/>
      <w:sz w:val="24"/>
      <w:u w:val="single"/>
    </w:rPr>
  </w:style>
  <w:style w:type="paragraph" w:customStyle="1" w:styleId="Heading6-N">
    <w:name w:val="Heading 6-N"/>
    <w:basedOn w:val="ListParagraph"/>
    <w:qFormat/>
    <w:rsid w:val="00E52C45"/>
    <w:pPr>
      <w:numPr>
        <w:ilvl w:val="5"/>
        <w:numId w:val="14"/>
      </w:numPr>
      <w:tabs>
        <w:tab w:val="left" w:pos="648"/>
      </w:tabs>
      <w:spacing w:before="240" w:after="240"/>
      <w:ind w:left="504" w:right="115" w:firstLine="0"/>
      <w:contextualSpacing/>
      <w:outlineLvl w:val="5"/>
    </w:pPr>
    <w:rPr>
      <w:rFonts w:ascii="Garamond" w:hAnsi="Garamond" w:cstheme="minorBidi"/>
      <w:sz w:val="24"/>
      <w:u w:val="single"/>
    </w:rPr>
  </w:style>
  <w:style w:type="paragraph" w:customStyle="1" w:styleId="Style10">
    <w:name w:val="Style10"/>
    <w:basedOn w:val="Normal"/>
    <w:link w:val="Style10Char"/>
    <w:qFormat/>
    <w:rsid w:val="00E52C45"/>
    <w:pPr>
      <w:keepNext/>
      <w:keepLines/>
      <w:spacing w:before="200"/>
      <w:ind w:left="630" w:hanging="450"/>
      <w:outlineLvl w:val="1"/>
    </w:pPr>
    <w:rPr>
      <w:rFonts w:ascii="Times New Roman" w:hAnsi="Times New Roman"/>
      <w:b/>
      <w:bCs/>
      <w:szCs w:val="22"/>
      <w:u w:val="single"/>
    </w:rPr>
  </w:style>
  <w:style w:type="character" w:customStyle="1" w:styleId="Style10Char">
    <w:name w:val="Style10 Char"/>
    <w:link w:val="Style10"/>
    <w:rsid w:val="00E52C45"/>
    <w:rPr>
      <w:b/>
      <w:bCs/>
      <w:sz w:val="22"/>
      <w:szCs w:val="22"/>
      <w:u w:val="single"/>
    </w:rPr>
  </w:style>
  <w:style w:type="paragraph" w:customStyle="1" w:styleId="Style12">
    <w:name w:val="Style12"/>
    <w:basedOn w:val="Normal"/>
    <w:link w:val="Style12Char"/>
    <w:qFormat/>
    <w:rsid w:val="00E52C45"/>
    <w:pPr>
      <w:keepNext/>
      <w:keepLines/>
      <w:numPr>
        <w:numId w:val="15"/>
      </w:numPr>
      <w:spacing w:after="200" w:line="276" w:lineRule="auto"/>
      <w:outlineLvl w:val="0"/>
    </w:pPr>
    <w:rPr>
      <w:rFonts w:ascii="Times New Roman" w:hAnsi="Times New Roman"/>
      <w:b/>
      <w:bCs/>
      <w:sz w:val="24"/>
      <w:u w:val="single"/>
    </w:rPr>
  </w:style>
  <w:style w:type="character" w:customStyle="1" w:styleId="Style12Char">
    <w:name w:val="Style12 Char"/>
    <w:link w:val="Style12"/>
    <w:rsid w:val="0020195D"/>
    <w:rPr>
      <w:b/>
      <w:bCs/>
      <w:sz w:val="24"/>
      <w:szCs w:val="24"/>
      <w:u w:val="single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E56BCD"/>
    <w:rPr>
      <w:rFonts w:ascii="Calibri" w:eastAsiaTheme="minorHAnsi" w:hAnsi="Calibri"/>
      <w:sz w:val="22"/>
      <w:szCs w:val="22"/>
    </w:rPr>
  </w:style>
  <w:style w:type="paragraph" w:styleId="ListBullet2">
    <w:name w:val="List Bullet 2"/>
    <w:basedOn w:val="Normal"/>
    <w:rsid w:val="00E56BCD"/>
    <w:pPr>
      <w:numPr>
        <w:numId w:val="17"/>
      </w:numPr>
      <w:contextualSpacing/>
    </w:pPr>
    <w:rPr>
      <w:rFonts w:ascii="Times New Roman" w:hAnsi="Times New Roman" w:cs="Traditional Arabi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5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5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Logo\Blank%20Procedure%20Format-Rev-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6FF50-4C72-4C6A-A2B6-5C15E11C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Procedure Format-Rev-01.dotx</Template>
  <TotalTime>1562</TotalTime>
  <Pages>32</Pages>
  <Words>197</Words>
  <Characters>3009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Procedure Format</vt:lpstr>
    </vt:vector>
  </TitlesOfParts>
  <Company>Sazeh Consultants</Company>
  <LinksUpToDate>false</LinksUpToDate>
  <CharactersWithSpaces>3200</CharactersWithSpaces>
  <SharedDoc>false</SharedDoc>
  <HLinks>
    <vt:vector size="54" baseType="variant"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_Toc147717759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_Toc147717758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_Toc147717757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_Toc147717756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_Toc147717755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_Toc147717754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_Toc147717753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_Toc147717752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_Toc147717751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Procedure Format</dc:title>
  <dc:creator>Nastaran Sadeghzadeh</dc:creator>
  <cp:lastModifiedBy>ensieh sajadmanesh</cp:lastModifiedBy>
  <cp:revision>67</cp:revision>
  <cp:lastPrinted>2025-03-05T06:49:00Z</cp:lastPrinted>
  <dcterms:created xsi:type="dcterms:W3CDTF">2020-06-24T08:01:00Z</dcterms:created>
  <dcterms:modified xsi:type="dcterms:W3CDTF">2025-03-12T06:00:00Z</dcterms:modified>
</cp:coreProperties>
</file>